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3B2C94" w:rsidRDefault="00843B81" w:rsidP="003B2C94">
      <w:pPr>
        <w:pStyle w:val="Naslov8"/>
        <w:spacing w:before="0"/>
        <w:ind w:left="1440" w:hanging="1440"/>
        <w:contextualSpacing/>
        <w:jc w:val="right"/>
        <w:rPr>
          <w:rFonts w:asciiTheme="minorHAnsi" w:hAnsiTheme="minorHAnsi" w:cstheme="minorHAnsi"/>
          <w:noProof w:val="0"/>
          <w:sz w:val="20"/>
          <w:szCs w:val="20"/>
        </w:rPr>
      </w:pPr>
      <w:r w:rsidRPr="003B2C94">
        <w:rPr>
          <w:rFonts w:asciiTheme="minorHAnsi" w:hAnsiTheme="minorHAnsi" w:cstheme="minorHAnsi"/>
          <w:noProof w:val="0"/>
          <w:sz w:val="20"/>
          <w:szCs w:val="20"/>
        </w:rPr>
        <w:t>OBR-3</w:t>
      </w:r>
    </w:p>
    <w:p w14:paraId="65D222A4" w14:textId="225C6BEB" w:rsidR="00FF524A" w:rsidRPr="003B2C94" w:rsidRDefault="00843B81" w:rsidP="003B2C94">
      <w:pPr>
        <w:pStyle w:val="Naslov8"/>
        <w:spacing w:before="0"/>
        <w:ind w:left="1440" w:hanging="1440"/>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VZOREC </w:t>
      </w:r>
      <w:r w:rsidR="00FF524A" w:rsidRPr="003B2C94">
        <w:rPr>
          <w:rFonts w:asciiTheme="minorHAnsi" w:hAnsiTheme="minorHAnsi" w:cstheme="minorHAnsi"/>
          <w:b/>
          <w:noProof w:val="0"/>
          <w:sz w:val="20"/>
          <w:szCs w:val="20"/>
        </w:rPr>
        <w:t>POGODB</w:t>
      </w:r>
      <w:r w:rsidRPr="003B2C94">
        <w:rPr>
          <w:rFonts w:asciiTheme="minorHAnsi" w:hAnsiTheme="minorHAnsi" w:cstheme="minorHAnsi"/>
          <w:b/>
          <w:noProof w:val="0"/>
          <w:sz w:val="20"/>
          <w:szCs w:val="20"/>
        </w:rPr>
        <w:t>E</w:t>
      </w:r>
    </w:p>
    <w:p w14:paraId="4987EC22" w14:textId="77777777" w:rsidR="00FF524A" w:rsidRPr="003B2C94" w:rsidRDefault="00FF524A" w:rsidP="003B2C94">
      <w:pPr>
        <w:rPr>
          <w:rFonts w:asciiTheme="minorHAnsi" w:hAnsiTheme="minorHAnsi" w:cstheme="minorHAnsi"/>
          <w:noProof w:val="0"/>
          <w:sz w:val="20"/>
          <w:szCs w:val="20"/>
        </w:rPr>
      </w:pPr>
    </w:p>
    <w:p w14:paraId="4245CD50" w14:textId="7EFFAA2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Agencija za komunikacijska omrežja in storitve Republike Slovenije, Stegne 7, 1000 Ljubljana, matična št. 1332899, davčna št. SI10482369, ki jo zastopa direktorica </w:t>
      </w:r>
      <w:r w:rsidR="00123C1D" w:rsidRPr="003B2C94">
        <w:rPr>
          <w:rFonts w:asciiTheme="minorHAnsi" w:hAnsiTheme="minorHAnsi" w:cstheme="minorHAnsi"/>
          <w:bCs/>
          <w:noProof w:val="0"/>
          <w:sz w:val="20"/>
          <w:szCs w:val="20"/>
        </w:rPr>
        <w:t xml:space="preserve">mag. </w:t>
      </w:r>
      <w:r w:rsidRPr="003B2C94">
        <w:rPr>
          <w:rFonts w:asciiTheme="minorHAnsi" w:hAnsiTheme="minorHAnsi" w:cstheme="minorHAnsi"/>
          <w:bCs/>
          <w:noProof w:val="0"/>
          <w:sz w:val="20"/>
          <w:szCs w:val="20"/>
        </w:rPr>
        <w:t>Tanja Muha (v nadaljevanju: naročnik)</w:t>
      </w:r>
    </w:p>
    <w:p w14:paraId="0AE23C20" w14:textId="77777777" w:rsidR="00FF524A" w:rsidRPr="003B2C94" w:rsidRDefault="00FF524A" w:rsidP="003B2C94">
      <w:pPr>
        <w:rPr>
          <w:rFonts w:asciiTheme="minorHAnsi" w:hAnsiTheme="minorHAnsi" w:cstheme="minorHAnsi"/>
          <w:noProof w:val="0"/>
          <w:sz w:val="20"/>
          <w:szCs w:val="20"/>
        </w:rPr>
      </w:pPr>
    </w:p>
    <w:p w14:paraId="242944BC"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in</w:t>
      </w:r>
    </w:p>
    <w:p w14:paraId="5E3EA11C" w14:textId="77777777" w:rsidR="00FF524A" w:rsidRPr="003B2C94" w:rsidRDefault="00FF524A" w:rsidP="003B2C94">
      <w:pPr>
        <w:rPr>
          <w:rFonts w:asciiTheme="minorHAnsi" w:hAnsiTheme="minorHAnsi" w:cstheme="minorHAnsi"/>
          <w:noProof w:val="0"/>
          <w:sz w:val="20"/>
          <w:szCs w:val="20"/>
        </w:rPr>
      </w:pPr>
    </w:p>
    <w:permStart w:id="983107371" w:edGrp="everyone"/>
    <w:p w14:paraId="5225F6E6" w14:textId="522E97A0" w:rsidR="00123C1D" w:rsidRPr="003B2C94" w:rsidRDefault="00123C1D" w:rsidP="003B2C94">
      <w:pPr>
        <w:tabs>
          <w:tab w:val="left" w:pos="851"/>
        </w:tabs>
        <w:ind w:right="-2"/>
        <w:contextualSpacing/>
        <w:rPr>
          <w:rFonts w:asciiTheme="minorHAnsi" w:hAnsiTheme="minorHAnsi" w:cstheme="minorHAnsi"/>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983107371"/>
      <w:r w:rsidRPr="003B2C94">
        <w:rPr>
          <w:rFonts w:asciiTheme="minorHAnsi" w:hAnsiTheme="minorHAnsi" w:cstheme="minorHAnsi"/>
          <w:noProof w:val="0"/>
          <w:sz w:val="20"/>
          <w:szCs w:val="20"/>
        </w:rPr>
        <w:t xml:space="preserve">, matična številka </w:t>
      </w:r>
      <w:permStart w:id="631380250"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631380250"/>
      <w:r w:rsidRPr="003B2C94">
        <w:rPr>
          <w:rFonts w:asciiTheme="minorHAnsi" w:hAnsiTheme="minorHAnsi" w:cstheme="minorHAnsi"/>
          <w:noProof w:val="0"/>
          <w:sz w:val="20"/>
          <w:szCs w:val="20"/>
        </w:rPr>
        <w:t xml:space="preserve">, davčna številka </w:t>
      </w:r>
      <w:permStart w:id="777875754"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777875754"/>
      <w:r w:rsidRPr="003B2C94">
        <w:rPr>
          <w:rFonts w:asciiTheme="minorHAnsi" w:hAnsiTheme="minorHAnsi" w:cstheme="minorHAnsi"/>
          <w:noProof w:val="0"/>
          <w:sz w:val="20"/>
          <w:szCs w:val="20"/>
        </w:rPr>
        <w:t xml:space="preserve">, ki ga zastopa </w:t>
      </w:r>
      <w:permStart w:id="1911385528"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911385528"/>
      <w:r w:rsidRPr="003B2C94">
        <w:rPr>
          <w:rFonts w:asciiTheme="minorHAnsi" w:hAnsiTheme="minorHAnsi" w:cstheme="minorHAnsi"/>
          <w:noProof w:val="0"/>
          <w:sz w:val="20"/>
          <w:szCs w:val="20"/>
        </w:rPr>
        <w:t xml:space="preserve"> (v nadaljevanju: izvajalec), </w:t>
      </w:r>
    </w:p>
    <w:p w14:paraId="53BF61DF" w14:textId="77777777" w:rsidR="00FF524A" w:rsidRPr="003B2C94" w:rsidRDefault="00FF524A" w:rsidP="003B2C94">
      <w:pPr>
        <w:rPr>
          <w:rFonts w:asciiTheme="minorHAnsi" w:hAnsiTheme="minorHAnsi" w:cstheme="minorHAnsi"/>
          <w:noProof w:val="0"/>
          <w:sz w:val="20"/>
          <w:szCs w:val="20"/>
        </w:rPr>
      </w:pPr>
    </w:p>
    <w:p w14:paraId="701A928F"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se dogovorita in skleneta naslednjo</w:t>
      </w:r>
    </w:p>
    <w:p w14:paraId="5C6591CF" w14:textId="4E3DC6B6" w:rsidR="00D83123" w:rsidRPr="003B2C94" w:rsidRDefault="00D83123" w:rsidP="003B2C94">
      <w:pPr>
        <w:rPr>
          <w:rFonts w:asciiTheme="minorHAnsi" w:hAnsiTheme="minorHAnsi" w:cstheme="minorHAnsi"/>
          <w:noProof w:val="0"/>
          <w:sz w:val="20"/>
          <w:szCs w:val="20"/>
        </w:rPr>
      </w:pPr>
      <w:bookmarkStart w:id="0" w:name="_GoBack"/>
      <w:bookmarkEnd w:id="0"/>
    </w:p>
    <w:p w14:paraId="5C4E11AD" w14:textId="77777777" w:rsidR="00835516" w:rsidRPr="003B2C94" w:rsidRDefault="00835516" w:rsidP="003B2C94">
      <w:pPr>
        <w:rPr>
          <w:rFonts w:asciiTheme="minorHAnsi" w:hAnsiTheme="minorHAnsi" w:cstheme="minorHAnsi"/>
          <w:noProof w:val="0"/>
          <w:sz w:val="20"/>
          <w:szCs w:val="20"/>
        </w:rPr>
      </w:pPr>
    </w:p>
    <w:p w14:paraId="3878E434" w14:textId="09D231A7" w:rsidR="00D83123" w:rsidRPr="003B2C94" w:rsidRDefault="00FF524A" w:rsidP="003B2C94">
      <w:pPr>
        <w:spacing w:line="276" w:lineRule="auto"/>
        <w:jc w:val="center"/>
        <w:rPr>
          <w:rFonts w:asciiTheme="minorHAnsi" w:hAnsiTheme="minorHAnsi" w:cstheme="minorHAnsi"/>
          <w:b/>
          <w:noProof w:val="0"/>
          <w:sz w:val="24"/>
        </w:rPr>
      </w:pPr>
      <w:r w:rsidRPr="003B2C94">
        <w:rPr>
          <w:rFonts w:asciiTheme="minorHAnsi" w:hAnsiTheme="minorHAnsi" w:cstheme="minorHAnsi"/>
          <w:b/>
          <w:noProof w:val="0"/>
          <w:sz w:val="24"/>
        </w:rPr>
        <w:t xml:space="preserve">POGODBO št. </w:t>
      </w:r>
      <w:r w:rsidR="002B13F8">
        <w:rPr>
          <w:rFonts w:asciiTheme="minorHAnsi" w:hAnsiTheme="minorHAnsi" w:cstheme="minorHAnsi"/>
          <w:b/>
          <w:noProof w:val="0"/>
          <w:sz w:val="24"/>
        </w:rPr>
        <w:t>430-</w:t>
      </w:r>
      <w:r w:rsidR="00AE247C">
        <w:rPr>
          <w:rFonts w:asciiTheme="minorHAnsi" w:hAnsiTheme="minorHAnsi" w:cstheme="minorHAnsi"/>
          <w:b/>
          <w:noProof w:val="0"/>
          <w:sz w:val="24"/>
        </w:rPr>
        <w:t>22</w:t>
      </w:r>
      <w:r w:rsidR="001037A2">
        <w:rPr>
          <w:rFonts w:asciiTheme="minorHAnsi" w:hAnsiTheme="minorHAnsi" w:cstheme="minorHAnsi"/>
          <w:b/>
          <w:noProof w:val="0"/>
          <w:sz w:val="24"/>
        </w:rPr>
        <w:t>/202</w:t>
      </w:r>
      <w:r w:rsidR="00AE247C">
        <w:rPr>
          <w:rFonts w:asciiTheme="minorHAnsi" w:hAnsiTheme="minorHAnsi" w:cstheme="minorHAnsi"/>
          <w:b/>
          <w:noProof w:val="0"/>
          <w:sz w:val="24"/>
        </w:rPr>
        <w:t>2</w:t>
      </w:r>
      <w:r w:rsidR="005D0F03" w:rsidRPr="003B2C94">
        <w:rPr>
          <w:rFonts w:asciiTheme="minorHAnsi" w:hAnsiTheme="minorHAnsi" w:cstheme="minorHAnsi"/>
          <w:b/>
          <w:noProof w:val="0"/>
          <w:sz w:val="24"/>
        </w:rPr>
        <w:t>/x</w:t>
      </w:r>
    </w:p>
    <w:p w14:paraId="4DCEDC2A" w14:textId="148039DB" w:rsidR="00FF524A" w:rsidRPr="003B2C94" w:rsidRDefault="00D83123" w:rsidP="003B2C94">
      <w:pPr>
        <w:jc w:val="center"/>
        <w:rPr>
          <w:rFonts w:asciiTheme="minorHAnsi" w:hAnsiTheme="minorHAnsi" w:cstheme="minorHAnsi"/>
          <w:b/>
          <w:bCs/>
          <w:noProof w:val="0"/>
          <w:sz w:val="24"/>
        </w:rPr>
      </w:pPr>
      <w:r w:rsidRPr="003B2C94">
        <w:rPr>
          <w:rFonts w:asciiTheme="minorHAnsi" w:hAnsiTheme="minorHAnsi" w:cstheme="minorHAnsi"/>
          <w:b/>
          <w:noProof w:val="0"/>
          <w:sz w:val="24"/>
        </w:rPr>
        <w:t xml:space="preserve">Izdelava, implementacija in vzdrževanje poslovno informacijskega sistema </w:t>
      </w:r>
      <w:proofErr w:type="spellStart"/>
      <w:r w:rsidRPr="003B2C94">
        <w:rPr>
          <w:rFonts w:asciiTheme="minorHAnsi" w:hAnsiTheme="minorHAnsi" w:cstheme="minorHAnsi"/>
          <w:b/>
          <w:noProof w:val="0"/>
          <w:sz w:val="24"/>
        </w:rPr>
        <w:t>eAKOS</w:t>
      </w:r>
      <w:proofErr w:type="spellEnd"/>
    </w:p>
    <w:p w14:paraId="58D53BD8" w14:textId="1C92E01B" w:rsidR="00FF524A" w:rsidRPr="003B2C94" w:rsidRDefault="00FF524A" w:rsidP="003B2C94">
      <w:pPr>
        <w:rPr>
          <w:rFonts w:asciiTheme="minorHAnsi" w:hAnsiTheme="minorHAnsi" w:cstheme="minorHAnsi"/>
          <w:b/>
          <w:bCs/>
          <w:noProof w:val="0"/>
          <w:sz w:val="20"/>
          <w:szCs w:val="20"/>
        </w:rPr>
      </w:pPr>
    </w:p>
    <w:p w14:paraId="49AC3DDB" w14:textId="77777777" w:rsidR="00D83123" w:rsidRPr="003B2C94" w:rsidRDefault="00D83123" w:rsidP="003B2C94">
      <w:pPr>
        <w:rPr>
          <w:rFonts w:asciiTheme="minorHAnsi" w:hAnsiTheme="minorHAnsi" w:cstheme="minorHAnsi"/>
          <w:b/>
          <w:bCs/>
          <w:noProof w:val="0"/>
          <w:sz w:val="20"/>
          <w:szCs w:val="20"/>
        </w:rPr>
      </w:pPr>
    </w:p>
    <w:p w14:paraId="13E1105A"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UVODNE DOLOČBE</w:t>
      </w:r>
    </w:p>
    <w:p w14:paraId="38BA08E4" w14:textId="29556DB2" w:rsidR="00FF524A" w:rsidRPr="003B2C94" w:rsidRDefault="00FF524A" w:rsidP="003B2C94">
      <w:pPr>
        <w:rPr>
          <w:rFonts w:asciiTheme="minorHAnsi" w:hAnsiTheme="minorHAnsi" w:cstheme="minorHAnsi"/>
          <w:noProof w:val="0"/>
          <w:sz w:val="20"/>
          <w:szCs w:val="20"/>
        </w:rPr>
      </w:pPr>
    </w:p>
    <w:p w14:paraId="0B114B9A" w14:textId="77777777" w:rsidR="00FF524A" w:rsidRPr="003B2C94" w:rsidRDefault="00FF524A" w:rsidP="003B2C94">
      <w:pPr>
        <w:pStyle w:val="Odstavekseznama"/>
        <w:numPr>
          <w:ilvl w:val="0"/>
          <w:numId w:val="10"/>
        </w:numPr>
        <w:tabs>
          <w:tab w:val="left" w:pos="426"/>
        </w:tabs>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18DF710" w14:textId="77777777" w:rsidR="00FF524A" w:rsidRPr="003B2C94" w:rsidRDefault="00FF524A" w:rsidP="003B2C94">
      <w:pPr>
        <w:rPr>
          <w:rFonts w:asciiTheme="minorHAnsi" w:hAnsiTheme="minorHAnsi" w:cstheme="minorHAnsi"/>
          <w:noProof w:val="0"/>
          <w:sz w:val="20"/>
          <w:szCs w:val="20"/>
        </w:rPr>
      </w:pPr>
    </w:p>
    <w:p w14:paraId="2E4BE96B"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Naročnik in izvajalec ugotavljata, da:</w:t>
      </w:r>
    </w:p>
    <w:p w14:paraId="31468816" w14:textId="1CBDC978" w:rsidR="00FF524A" w:rsidRPr="00A54707" w:rsidRDefault="00FF524A" w:rsidP="00A54707">
      <w:pPr>
        <w:pStyle w:val="Odstavekseznama"/>
        <w:widowControl w:val="0"/>
        <w:numPr>
          <w:ilvl w:val="0"/>
          <w:numId w:val="29"/>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izvedel odprti postopek oddaje javnega naročila za </w:t>
      </w:r>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Izdelava, implementacija in vzdrževanje poslovno informacijskega sistema </w:t>
      </w:r>
      <w:proofErr w:type="spellStart"/>
      <w:r w:rsidR="00D72D63" w:rsidRPr="003B2C94">
        <w:rPr>
          <w:rFonts w:asciiTheme="minorHAnsi" w:hAnsiTheme="minorHAnsi" w:cstheme="minorHAnsi"/>
          <w:noProof w:val="0"/>
          <w:sz w:val="20"/>
          <w:szCs w:val="20"/>
        </w:rPr>
        <w:t>eAKOS</w:t>
      </w:r>
      <w:proofErr w:type="spellEnd"/>
      <w:r w:rsidR="00D72D63"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objavljen na Portalu javnih naročil pod št. objave </w:t>
      </w:r>
      <w:permStart w:id="189139053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1891390535"/>
      <w:r w:rsidRPr="003B2C94">
        <w:rPr>
          <w:rFonts w:asciiTheme="minorHAnsi" w:hAnsiTheme="minorHAnsi" w:cstheme="minorHAnsi"/>
          <w:noProof w:val="0"/>
          <w:sz w:val="20"/>
          <w:szCs w:val="20"/>
        </w:rPr>
        <w:t xml:space="preserve"> z dne </w:t>
      </w:r>
      <w:permStart w:id="752817707"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752817707"/>
      <w:r w:rsidR="005F7416"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7869F4" w:rsidRPr="003B2C94">
        <w:rPr>
          <w:rFonts w:asciiTheme="minorHAnsi" w:hAnsiTheme="minorHAnsi" w:cstheme="minorHAnsi"/>
          <w:noProof w:val="0"/>
          <w:sz w:val="20"/>
          <w:szCs w:val="20"/>
        </w:rPr>
        <w:t xml:space="preserve">in v Uradnem listu Evropske unije pod št. objave </w:t>
      </w:r>
      <w:permStart w:id="161127708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1611277086"/>
      <w:r w:rsidR="007869F4" w:rsidRPr="003B2C94">
        <w:rPr>
          <w:rFonts w:asciiTheme="minorHAnsi" w:hAnsiTheme="minorHAnsi" w:cstheme="minorHAnsi"/>
          <w:noProof w:val="0"/>
          <w:sz w:val="20"/>
          <w:szCs w:val="20"/>
        </w:rPr>
        <w:t xml:space="preserve"> z dne </w:t>
      </w:r>
      <w:permStart w:id="62649004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626490046"/>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v skladu s </w:t>
      </w:r>
      <w:r w:rsidRPr="003B2C94">
        <w:rPr>
          <w:rFonts w:asciiTheme="minorHAnsi" w:hAnsiTheme="minorHAnsi" w:cstheme="minorHAnsi"/>
          <w:bCs/>
          <w:iCs/>
          <w:noProof w:val="0"/>
          <w:sz w:val="20"/>
          <w:szCs w:val="20"/>
        </w:rPr>
        <w:t>40.</w:t>
      </w:r>
      <w:r w:rsidRPr="003B2C94">
        <w:rPr>
          <w:rFonts w:asciiTheme="minorHAnsi" w:hAnsiTheme="minorHAnsi" w:cstheme="minorHAnsi"/>
          <w:noProof w:val="0"/>
          <w:sz w:val="20"/>
          <w:szCs w:val="20"/>
        </w:rPr>
        <w:t xml:space="preserve"> členom Zakona o javnem naročanju (</w:t>
      </w:r>
      <w:r w:rsidRPr="003B2C94">
        <w:rPr>
          <w:rFonts w:asciiTheme="minorHAnsi" w:hAnsiTheme="minorHAnsi" w:cstheme="minorHAnsi"/>
          <w:bCs/>
          <w:noProof w:val="0"/>
          <w:sz w:val="20"/>
          <w:szCs w:val="20"/>
        </w:rPr>
        <w:t>Uradni list RS, št. 91/15</w:t>
      </w:r>
      <w:r w:rsidR="00416580">
        <w:rPr>
          <w:rFonts w:asciiTheme="minorHAnsi" w:hAnsiTheme="minorHAnsi" w:cstheme="minorHAnsi"/>
          <w:bCs/>
          <w:noProof w:val="0"/>
          <w:sz w:val="20"/>
          <w:szCs w:val="20"/>
        </w:rPr>
        <w:t>, 14/18, 121/21 in 10/22</w:t>
      </w:r>
      <w:r w:rsidRPr="00A54707">
        <w:rPr>
          <w:rFonts w:asciiTheme="minorHAnsi" w:hAnsiTheme="minorHAnsi" w:cstheme="minorHAnsi"/>
          <w:bCs/>
          <w:noProof w:val="0"/>
          <w:sz w:val="20"/>
          <w:szCs w:val="20"/>
        </w:rPr>
        <w:t>; v nadaljevanju: ZJN-3)</w:t>
      </w:r>
      <w:r w:rsidRPr="00A54707">
        <w:rPr>
          <w:rFonts w:asciiTheme="minorHAnsi" w:hAnsiTheme="minorHAnsi" w:cstheme="minorHAnsi"/>
          <w:noProof w:val="0"/>
          <w:sz w:val="20"/>
          <w:szCs w:val="20"/>
        </w:rPr>
        <w:t>;</w:t>
      </w:r>
    </w:p>
    <w:p w14:paraId="79DF8224" w14:textId="12AA16E6"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na podlagi javnega naročila iz prve alineje in prejetih ponudb z Odločitvijo o oddaji javnega naročila, številka </w:t>
      </w:r>
      <w:permStart w:id="74096611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740966114"/>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z dne </w:t>
      </w:r>
      <w:permStart w:id="1412980313"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412980313"/>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izbral izvajalca kot najugodnejšega ponudnika za izvedbo </w:t>
      </w:r>
      <w:r w:rsidR="00852E35" w:rsidRPr="003B2C94">
        <w:rPr>
          <w:rFonts w:asciiTheme="minorHAnsi" w:hAnsiTheme="minorHAnsi" w:cstheme="minorHAnsi"/>
          <w:noProof w:val="0"/>
          <w:sz w:val="20"/>
          <w:szCs w:val="20"/>
        </w:rPr>
        <w:t xml:space="preserve">predmetnega </w:t>
      </w:r>
      <w:r w:rsidRPr="003B2C94">
        <w:rPr>
          <w:rFonts w:asciiTheme="minorHAnsi" w:hAnsiTheme="minorHAnsi" w:cstheme="minorHAnsi"/>
          <w:noProof w:val="0"/>
          <w:sz w:val="20"/>
          <w:szCs w:val="20"/>
        </w:rPr>
        <w:t>ja</w:t>
      </w:r>
      <w:r w:rsidR="00D72D63" w:rsidRPr="003B2C94">
        <w:rPr>
          <w:rFonts w:asciiTheme="minorHAnsi" w:hAnsiTheme="minorHAnsi" w:cstheme="minorHAnsi"/>
          <w:noProof w:val="0"/>
          <w:sz w:val="20"/>
          <w:szCs w:val="20"/>
        </w:rPr>
        <w:t>vnega naročila;</w:t>
      </w:r>
    </w:p>
    <w:p w14:paraId="0E908A3B" w14:textId="2335E8B9"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da je izvajalec strokovno in tehnično usposobljen </w:t>
      </w:r>
      <w:r w:rsidR="00852E35" w:rsidRPr="003B2C94">
        <w:rPr>
          <w:rFonts w:asciiTheme="minorHAnsi" w:hAnsiTheme="minorHAnsi" w:cstheme="minorHAnsi"/>
          <w:noProof w:val="0"/>
          <w:sz w:val="20"/>
          <w:szCs w:val="20"/>
        </w:rPr>
        <w:t xml:space="preserve">za izvedbo </w:t>
      </w:r>
      <w:r w:rsidRPr="003B2C94">
        <w:rPr>
          <w:rFonts w:asciiTheme="minorHAnsi" w:hAnsiTheme="minorHAnsi" w:cstheme="minorHAnsi"/>
          <w:noProof w:val="0"/>
          <w:sz w:val="20"/>
          <w:szCs w:val="20"/>
        </w:rPr>
        <w:t>naročil</w:t>
      </w:r>
      <w:r w:rsidR="00852E35"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po tej pogodbi.</w:t>
      </w:r>
    </w:p>
    <w:p w14:paraId="5A13A351" w14:textId="77777777" w:rsidR="00FF524A" w:rsidRPr="003B2C94" w:rsidRDefault="00FF524A" w:rsidP="003B2C94">
      <w:pPr>
        <w:rPr>
          <w:rFonts w:asciiTheme="minorHAnsi" w:hAnsiTheme="minorHAnsi" w:cstheme="minorHAnsi"/>
          <w:noProof w:val="0"/>
          <w:sz w:val="20"/>
          <w:szCs w:val="20"/>
        </w:rPr>
      </w:pPr>
    </w:p>
    <w:p w14:paraId="3E6D48DF" w14:textId="579B11DC" w:rsidR="00FF524A" w:rsidRPr="003B2C94" w:rsidRDefault="00FF524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Ponudba in dokumentacija v zvezi z oddajo javnega naročila št. </w:t>
      </w:r>
      <w:r w:rsidR="00AE1023" w:rsidRPr="003B2C94">
        <w:rPr>
          <w:rFonts w:asciiTheme="minorHAnsi" w:hAnsiTheme="minorHAnsi" w:cstheme="minorHAnsi"/>
          <w:noProof w:val="0"/>
          <w:sz w:val="20"/>
          <w:szCs w:val="20"/>
        </w:rPr>
        <w:t>430</w:t>
      </w:r>
      <w:r w:rsidR="002B13F8">
        <w:rPr>
          <w:rFonts w:asciiTheme="minorHAnsi" w:hAnsiTheme="minorHAnsi" w:cstheme="minorHAnsi"/>
          <w:noProof w:val="0"/>
          <w:sz w:val="20"/>
          <w:szCs w:val="20"/>
        </w:rPr>
        <w:t>-</w:t>
      </w:r>
      <w:r w:rsidR="00351CC7">
        <w:rPr>
          <w:rFonts w:asciiTheme="minorHAnsi" w:hAnsiTheme="minorHAnsi" w:cstheme="minorHAnsi"/>
          <w:noProof w:val="0"/>
          <w:sz w:val="20"/>
          <w:szCs w:val="20"/>
        </w:rPr>
        <w:t>22</w:t>
      </w:r>
      <w:r w:rsidR="008A6F2E" w:rsidRPr="003B2C94">
        <w:rPr>
          <w:rFonts w:asciiTheme="minorHAnsi" w:hAnsiTheme="minorHAnsi" w:cstheme="minorHAnsi"/>
          <w:noProof w:val="0"/>
          <w:sz w:val="20"/>
          <w:szCs w:val="20"/>
        </w:rPr>
        <w:t>/202</w:t>
      </w:r>
      <w:r w:rsidR="00A01B5F">
        <w:rPr>
          <w:rFonts w:asciiTheme="minorHAnsi" w:hAnsiTheme="minorHAnsi" w:cstheme="minorHAnsi"/>
          <w:noProof w:val="0"/>
          <w:sz w:val="20"/>
          <w:szCs w:val="20"/>
        </w:rPr>
        <w:t>2</w:t>
      </w:r>
      <w:r w:rsidR="001037A2">
        <w:rPr>
          <w:rFonts w:asciiTheme="minorHAnsi" w:hAnsiTheme="minorHAnsi" w:cstheme="minorHAnsi"/>
          <w:noProof w:val="0"/>
          <w:sz w:val="20"/>
          <w:szCs w:val="20"/>
        </w:rPr>
        <w:t>/3</w:t>
      </w:r>
      <w:r w:rsidR="005D0F03" w:rsidRPr="003B2C94">
        <w:rPr>
          <w:rFonts w:asciiTheme="minorHAnsi" w:hAnsiTheme="minorHAnsi" w:cstheme="minorHAnsi"/>
          <w:noProof w:val="0"/>
          <w:sz w:val="20"/>
          <w:szCs w:val="20"/>
        </w:rPr>
        <w:t xml:space="preserve"> </w:t>
      </w:r>
      <w:r w:rsidRPr="00686CE1">
        <w:rPr>
          <w:rFonts w:asciiTheme="minorHAnsi" w:hAnsiTheme="minorHAnsi" w:cstheme="minorHAnsi"/>
          <w:noProof w:val="0"/>
          <w:sz w:val="20"/>
          <w:szCs w:val="20"/>
        </w:rPr>
        <w:t>z dne</w:t>
      </w:r>
      <w:r w:rsidR="008A6F2E" w:rsidRPr="00686CE1">
        <w:rPr>
          <w:rFonts w:asciiTheme="minorHAnsi" w:hAnsiTheme="minorHAnsi" w:cstheme="minorHAnsi"/>
          <w:noProof w:val="0"/>
          <w:sz w:val="20"/>
          <w:szCs w:val="20"/>
        </w:rPr>
        <w:t xml:space="preserve"> </w:t>
      </w:r>
      <w:r w:rsidR="00686CE1" w:rsidRPr="00686CE1">
        <w:rPr>
          <w:rFonts w:asciiTheme="minorHAnsi" w:hAnsiTheme="minorHAnsi" w:cstheme="minorHAnsi"/>
          <w:noProof w:val="0"/>
          <w:sz w:val="20"/>
          <w:szCs w:val="20"/>
        </w:rPr>
        <w:t>8</w:t>
      </w:r>
      <w:r w:rsidR="00A01B5F" w:rsidRPr="00686CE1">
        <w:rPr>
          <w:rFonts w:asciiTheme="minorHAnsi" w:hAnsiTheme="minorHAnsi" w:cstheme="minorHAnsi"/>
          <w:noProof w:val="0"/>
          <w:sz w:val="20"/>
          <w:szCs w:val="20"/>
        </w:rPr>
        <w:t>. 3. 2022</w:t>
      </w:r>
      <w:r w:rsidRPr="00951B49">
        <w:rPr>
          <w:rFonts w:asciiTheme="minorHAnsi" w:hAnsiTheme="minorHAnsi" w:cstheme="minorHAnsi"/>
          <w:noProof w:val="0"/>
          <w:sz w:val="20"/>
          <w:szCs w:val="20"/>
        </w:rPr>
        <w:t>, katere del so tudi tehnične specifikacije naročil</w:t>
      </w:r>
      <w:r w:rsidR="00D72D63" w:rsidRPr="00951B49">
        <w:rPr>
          <w:rFonts w:asciiTheme="minorHAnsi" w:hAnsiTheme="minorHAnsi" w:cstheme="minorHAnsi"/>
          <w:noProof w:val="0"/>
          <w:sz w:val="20"/>
          <w:szCs w:val="20"/>
        </w:rPr>
        <w:t xml:space="preserve">a, </w:t>
      </w:r>
      <w:r w:rsidR="00852E35" w:rsidRPr="00951B49">
        <w:rPr>
          <w:rFonts w:asciiTheme="minorHAnsi" w:hAnsiTheme="minorHAnsi" w:cstheme="minorHAnsi"/>
          <w:noProof w:val="0"/>
          <w:sz w:val="20"/>
          <w:szCs w:val="20"/>
        </w:rPr>
        <w:t xml:space="preserve">so </w:t>
      </w:r>
      <w:r w:rsidR="00D72D63" w:rsidRPr="00951B49">
        <w:rPr>
          <w:rFonts w:asciiTheme="minorHAnsi" w:hAnsiTheme="minorHAnsi" w:cstheme="minorHAnsi"/>
          <w:noProof w:val="0"/>
          <w:sz w:val="20"/>
          <w:szCs w:val="20"/>
        </w:rPr>
        <w:t>sestavni del te pogodbe.</w:t>
      </w:r>
      <w:r w:rsidR="00CD2641" w:rsidRPr="003B2C94">
        <w:rPr>
          <w:rFonts w:asciiTheme="minorHAnsi" w:hAnsiTheme="minorHAnsi" w:cstheme="minorHAnsi"/>
          <w:noProof w:val="0"/>
          <w:sz w:val="20"/>
          <w:szCs w:val="20"/>
        </w:rPr>
        <w:t xml:space="preserve"> </w:t>
      </w:r>
    </w:p>
    <w:p w14:paraId="1E5EF8BD" w14:textId="29F46F25" w:rsidR="00CD2641" w:rsidRPr="003B2C94" w:rsidRDefault="00CD2641" w:rsidP="003B2C94">
      <w:pPr>
        <w:tabs>
          <w:tab w:val="left" w:pos="284"/>
        </w:tabs>
        <w:rPr>
          <w:rFonts w:asciiTheme="minorHAnsi" w:hAnsiTheme="minorHAnsi" w:cstheme="minorHAnsi"/>
          <w:noProof w:val="0"/>
          <w:sz w:val="20"/>
          <w:szCs w:val="20"/>
        </w:rPr>
      </w:pPr>
    </w:p>
    <w:p w14:paraId="2158B8F5" w14:textId="0A8E1105" w:rsidR="00CD2641" w:rsidRPr="003B2C94" w:rsidRDefault="00BA01F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w:t>
      </w:r>
      <w:r w:rsidR="00362D81" w:rsidRPr="003B2C94">
        <w:rPr>
          <w:rFonts w:asciiTheme="minorHAnsi" w:hAnsiTheme="minorHAnsi" w:cstheme="minorHAnsi"/>
          <w:noProof w:val="0"/>
          <w:sz w:val="20"/>
          <w:szCs w:val="20"/>
        </w:rPr>
        <w:t xml:space="preserve"> brez vzorca pogodbe</w:t>
      </w:r>
      <w:r w:rsidRPr="003B2C94">
        <w:rPr>
          <w:rFonts w:asciiTheme="minorHAnsi" w:hAnsiTheme="minorHAnsi" w:cstheme="minorHAnsi"/>
          <w:noProof w:val="0"/>
          <w:sz w:val="20"/>
          <w:szCs w:val="20"/>
        </w:rPr>
        <w:t xml:space="preserve">, 2. pogodba in 3. ponudba. </w:t>
      </w:r>
    </w:p>
    <w:p w14:paraId="019162D1" w14:textId="77777777" w:rsidR="00FF524A" w:rsidRPr="003B2C94" w:rsidRDefault="00FF524A" w:rsidP="003B2C94">
      <w:pPr>
        <w:rPr>
          <w:rFonts w:asciiTheme="minorHAnsi" w:hAnsiTheme="minorHAnsi" w:cstheme="minorHAnsi"/>
          <w:noProof w:val="0"/>
          <w:sz w:val="20"/>
          <w:szCs w:val="20"/>
        </w:rPr>
      </w:pPr>
    </w:p>
    <w:p w14:paraId="41888A32"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Predmet pogodbe se bo financiral na podlagi Finančnega načrta naročnika za relevantno leto, ki predstavlja podlago za izvajanje aktivnosti.</w:t>
      </w:r>
    </w:p>
    <w:p w14:paraId="2E2A88B1" w14:textId="77777777" w:rsidR="00FF524A" w:rsidRPr="003B2C94" w:rsidRDefault="00FF524A" w:rsidP="003B2C94">
      <w:pPr>
        <w:rPr>
          <w:rFonts w:asciiTheme="minorHAnsi" w:hAnsiTheme="minorHAnsi" w:cstheme="minorHAnsi"/>
          <w:noProof w:val="0"/>
          <w:sz w:val="20"/>
          <w:szCs w:val="20"/>
        </w:rPr>
      </w:pPr>
    </w:p>
    <w:p w14:paraId="30CABC2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CA0F371" w14:textId="77777777" w:rsidR="00FF524A" w:rsidRPr="003B2C94" w:rsidRDefault="00FF524A" w:rsidP="003B2C94">
      <w:pPr>
        <w:rPr>
          <w:rFonts w:asciiTheme="minorHAnsi" w:hAnsiTheme="minorHAnsi" w:cstheme="minorHAnsi"/>
          <w:noProof w:val="0"/>
          <w:sz w:val="20"/>
          <w:szCs w:val="20"/>
        </w:rPr>
      </w:pPr>
    </w:p>
    <w:p w14:paraId="4D610587" w14:textId="009E1CE5" w:rsidR="005D0F03"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 to pogodbo se naročnik in izvajalec dogovorita o splošnih in posebnih pogojih izvajanja javneg</w:t>
      </w:r>
      <w:r w:rsidR="005D0F03" w:rsidRPr="003B2C94">
        <w:rPr>
          <w:rFonts w:asciiTheme="minorHAnsi" w:hAnsiTheme="minorHAnsi" w:cstheme="minorHAnsi"/>
          <w:noProof w:val="0"/>
          <w:sz w:val="20"/>
          <w:szCs w:val="20"/>
        </w:rPr>
        <w:t>a naročila iz prejšnjega člena.</w:t>
      </w:r>
    </w:p>
    <w:p w14:paraId="42BA876F" w14:textId="53797A1C" w:rsidR="005D0F03" w:rsidRPr="003B2C94" w:rsidRDefault="005D0F03" w:rsidP="003B2C94">
      <w:pPr>
        <w:rPr>
          <w:rFonts w:asciiTheme="minorHAnsi" w:hAnsiTheme="minorHAnsi" w:cstheme="minorHAnsi"/>
          <w:noProof w:val="0"/>
          <w:sz w:val="20"/>
          <w:szCs w:val="20"/>
        </w:rPr>
      </w:pPr>
    </w:p>
    <w:p w14:paraId="74BD9DB7" w14:textId="5309224C" w:rsidR="005D0F03" w:rsidRPr="003B2C94" w:rsidRDefault="005D0F03" w:rsidP="003B2C94">
      <w:pPr>
        <w:rPr>
          <w:rFonts w:asciiTheme="minorHAnsi" w:hAnsiTheme="minorHAnsi" w:cstheme="minorHAnsi"/>
          <w:noProof w:val="0"/>
          <w:sz w:val="20"/>
          <w:szCs w:val="20"/>
        </w:rPr>
      </w:pPr>
    </w:p>
    <w:p w14:paraId="02C2E466" w14:textId="77777777" w:rsidR="00FC71B6" w:rsidRDefault="00FC71B6">
      <w:pPr>
        <w:widowControl w:val="0"/>
        <w:jc w:val="left"/>
        <w:rPr>
          <w:rFonts w:asciiTheme="minorHAnsi" w:hAnsiTheme="minorHAnsi" w:cstheme="minorHAnsi"/>
          <w:b/>
          <w:bCs/>
          <w:noProof w:val="0"/>
          <w:sz w:val="20"/>
          <w:szCs w:val="20"/>
        </w:rPr>
      </w:pPr>
      <w:r>
        <w:rPr>
          <w:rFonts w:asciiTheme="minorHAnsi" w:hAnsiTheme="minorHAnsi" w:cstheme="minorHAnsi"/>
          <w:b/>
          <w:bCs/>
          <w:noProof w:val="0"/>
          <w:sz w:val="20"/>
          <w:szCs w:val="20"/>
        </w:rPr>
        <w:br w:type="page"/>
      </w:r>
    </w:p>
    <w:p w14:paraId="4EE92710" w14:textId="296780BF"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PREDMET POGODBE</w:t>
      </w:r>
    </w:p>
    <w:p w14:paraId="618C7524" w14:textId="77777777" w:rsidR="00FF524A" w:rsidRPr="003B2C94" w:rsidRDefault="00FF524A" w:rsidP="003B2C94">
      <w:pPr>
        <w:rPr>
          <w:rFonts w:asciiTheme="minorHAnsi" w:hAnsiTheme="minorHAnsi" w:cstheme="minorHAnsi"/>
          <w:noProof w:val="0"/>
          <w:sz w:val="20"/>
          <w:szCs w:val="20"/>
        </w:rPr>
      </w:pPr>
    </w:p>
    <w:p w14:paraId="6476C83B"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BEC7DB0" w14:textId="77777777" w:rsidR="00FF524A" w:rsidRPr="003B2C94" w:rsidRDefault="00FF524A" w:rsidP="003B2C94">
      <w:pPr>
        <w:contextualSpacing/>
        <w:rPr>
          <w:rFonts w:asciiTheme="minorHAnsi" w:hAnsiTheme="minorHAnsi" w:cstheme="minorHAnsi"/>
          <w:noProof w:val="0"/>
          <w:sz w:val="20"/>
          <w:szCs w:val="20"/>
        </w:rPr>
      </w:pPr>
    </w:p>
    <w:p w14:paraId="2A96DF22" w14:textId="44E0E932" w:rsidR="008A6F2E" w:rsidRPr="003B2C94" w:rsidRDefault="00852E35" w:rsidP="003B2C94">
      <w:pPr>
        <w:contextualSpacing/>
        <w:rPr>
          <w:rFonts w:asciiTheme="minorHAnsi" w:hAnsiTheme="minorHAnsi" w:cstheme="minorHAnsi"/>
          <w:noProof w:val="0"/>
          <w:color w:val="000000" w:themeColor="text1"/>
          <w:sz w:val="20"/>
          <w:szCs w:val="20"/>
        </w:rPr>
      </w:pPr>
      <w:r w:rsidRPr="003B2C94">
        <w:rPr>
          <w:rFonts w:asciiTheme="minorHAnsi" w:hAnsiTheme="minorHAnsi" w:cstheme="minorHAnsi"/>
          <w:noProof w:val="0"/>
          <w:sz w:val="20"/>
          <w:szCs w:val="20"/>
        </w:rPr>
        <w:t>S to pogodbo se i</w:t>
      </w:r>
      <w:r w:rsidR="00FF524A" w:rsidRPr="003B2C94">
        <w:rPr>
          <w:rFonts w:asciiTheme="minorHAnsi" w:hAnsiTheme="minorHAnsi" w:cstheme="minorHAnsi"/>
          <w:noProof w:val="0"/>
          <w:sz w:val="20"/>
          <w:szCs w:val="20"/>
        </w:rPr>
        <w:t>zvajalec zavezuje,</w:t>
      </w:r>
      <w:r w:rsidR="00FF524A" w:rsidRPr="003B2C94">
        <w:rPr>
          <w:rFonts w:asciiTheme="minorHAnsi" w:hAnsiTheme="minorHAnsi" w:cstheme="minorHAnsi"/>
          <w:noProof w:val="0"/>
          <w:color w:val="000000" w:themeColor="text1"/>
          <w:sz w:val="20"/>
          <w:szCs w:val="20"/>
        </w:rPr>
        <w:t xml:space="preserve"> da bo v </w:t>
      </w:r>
      <w:r w:rsidR="00FF524A" w:rsidRPr="003B2C94">
        <w:rPr>
          <w:rFonts w:asciiTheme="minorHAnsi" w:hAnsiTheme="minorHAnsi" w:cstheme="minorHAnsi"/>
          <w:noProof w:val="0"/>
          <w:sz w:val="20"/>
          <w:szCs w:val="20"/>
        </w:rPr>
        <w:t>skladu s tehničnimi specifikacijami dokumentacije v zvezi z oddajo javnega naročila</w:t>
      </w:r>
      <w:r w:rsidR="008A6F2E" w:rsidRPr="003B2C94">
        <w:rPr>
          <w:rFonts w:asciiTheme="minorHAnsi" w:hAnsiTheme="minorHAnsi" w:cstheme="minorHAnsi"/>
          <w:noProof w:val="0"/>
          <w:color w:val="000000" w:themeColor="text1"/>
          <w:sz w:val="20"/>
          <w:szCs w:val="20"/>
        </w:rPr>
        <w:t xml:space="preserve"> naročniku </w:t>
      </w:r>
      <w:r w:rsidR="008A6F2E" w:rsidRPr="003B2C94">
        <w:rPr>
          <w:rFonts w:asciiTheme="minorHAnsi" w:eastAsiaTheme="minorHAnsi" w:hAnsiTheme="minorHAnsi" w:cstheme="minorHAnsi"/>
          <w:noProof w:val="0"/>
          <w:color w:val="000000"/>
          <w:sz w:val="20"/>
          <w:szCs w:val="20"/>
          <w:lang w:eastAsia="en-US"/>
        </w:rPr>
        <w:t>izdelal, implementiral in vzdrževal poslovno informacijsk</w:t>
      </w:r>
      <w:r w:rsidR="0084545B" w:rsidRPr="003B2C94">
        <w:rPr>
          <w:rFonts w:asciiTheme="minorHAnsi" w:eastAsiaTheme="minorHAnsi" w:hAnsiTheme="minorHAnsi" w:cstheme="minorHAnsi"/>
          <w:noProof w:val="0"/>
          <w:color w:val="000000"/>
          <w:sz w:val="20"/>
          <w:szCs w:val="20"/>
          <w:lang w:eastAsia="en-US"/>
        </w:rPr>
        <w:t>i</w:t>
      </w:r>
      <w:r w:rsidR="008A6F2E" w:rsidRPr="003B2C94">
        <w:rPr>
          <w:rFonts w:asciiTheme="minorHAnsi" w:eastAsiaTheme="minorHAnsi" w:hAnsiTheme="minorHAnsi" w:cstheme="minorHAnsi"/>
          <w:noProof w:val="0"/>
          <w:color w:val="000000"/>
          <w:sz w:val="20"/>
          <w:szCs w:val="20"/>
          <w:lang w:eastAsia="en-US"/>
        </w:rPr>
        <w:t xml:space="preserve"> sistem </w:t>
      </w:r>
      <w:proofErr w:type="spellStart"/>
      <w:r w:rsidR="008A6F2E" w:rsidRPr="003B2C94">
        <w:rPr>
          <w:rFonts w:asciiTheme="minorHAnsi" w:eastAsiaTheme="minorHAnsi" w:hAnsiTheme="minorHAnsi" w:cstheme="minorHAnsi"/>
          <w:noProof w:val="0"/>
          <w:color w:val="000000"/>
          <w:sz w:val="20"/>
          <w:szCs w:val="20"/>
          <w:lang w:eastAsia="en-US"/>
        </w:rPr>
        <w:t>eAKOS</w:t>
      </w:r>
      <w:proofErr w:type="spellEnd"/>
      <w:r w:rsidR="0084545B" w:rsidRPr="003B2C94">
        <w:rPr>
          <w:rFonts w:asciiTheme="minorHAnsi" w:eastAsiaTheme="minorHAnsi" w:hAnsiTheme="minorHAnsi" w:cstheme="minorHAnsi"/>
          <w:noProof w:val="0"/>
          <w:color w:val="000000"/>
          <w:sz w:val="20"/>
          <w:szCs w:val="20"/>
          <w:lang w:eastAsia="en-US"/>
        </w:rPr>
        <w:t>, namenjen</w:t>
      </w:r>
      <w:r w:rsidR="008A6F2E" w:rsidRPr="003B2C94">
        <w:rPr>
          <w:rFonts w:asciiTheme="minorHAnsi" w:eastAsiaTheme="minorHAnsi" w:hAnsiTheme="minorHAnsi" w:cstheme="minorHAnsi"/>
          <w:noProof w:val="0"/>
          <w:color w:val="000000"/>
          <w:sz w:val="20"/>
          <w:szCs w:val="20"/>
          <w:lang w:eastAsia="en-US"/>
        </w:rPr>
        <w:t xml:space="preserve"> za izvajanje zakonskih dolžnosti in nalog naročnika, </w:t>
      </w:r>
      <w:r w:rsidR="008A6F2E" w:rsidRPr="003B2C94">
        <w:rPr>
          <w:rFonts w:asciiTheme="minorHAnsi" w:hAnsiTheme="minorHAnsi" w:cstheme="minorHAnsi"/>
          <w:noProof w:val="0"/>
          <w:color w:val="000000" w:themeColor="text1"/>
          <w:sz w:val="20"/>
          <w:szCs w:val="20"/>
        </w:rPr>
        <w:t>tako da bo:</w:t>
      </w:r>
    </w:p>
    <w:p w14:paraId="035EEC00" w14:textId="77777777" w:rsidR="00D83123" w:rsidRPr="003B2C94" w:rsidRDefault="00D83123" w:rsidP="003B2C94">
      <w:pPr>
        <w:contextualSpacing/>
        <w:rPr>
          <w:rFonts w:asciiTheme="minorHAnsi" w:hAnsiTheme="minorHAnsi" w:cstheme="minorHAnsi"/>
          <w:noProof w:val="0"/>
          <w:color w:val="000000" w:themeColor="text1"/>
          <w:sz w:val="20"/>
          <w:szCs w:val="20"/>
        </w:rPr>
      </w:pPr>
    </w:p>
    <w:p w14:paraId="78FAE3A7" w14:textId="4E59948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vzpostavil brezhibno delujoč informacijski </w:t>
      </w:r>
      <w:r w:rsidRPr="003B2C94">
        <w:rPr>
          <w:rFonts w:asciiTheme="minorHAnsi" w:hAnsiTheme="minorHAnsi" w:cstheme="minorHAnsi"/>
          <w:sz w:val="20"/>
          <w:szCs w:val="20"/>
        </w:rPr>
        <w:t xml:space="preserve">sistem, </w:t>
      </w:r>
      <w:r w:rsidRPr="003B2C94">
        <w:rPr>
          <w:rFonts w:asciiTheme="minorHAnsi" w:hAnsiTheme="minorHAnsi" w:cstheme="minorHAnsi"/>
          <w:noProof w:val="0"/>
          <w:sz w:val="20"/>
          <w:szCs w:val="20"/>
        </w:rPr>
        <w:t>skladen</w:t>
      </w:r>
      <w:r w:rsidRPr="003B2C94">
        <w:rPr>
          <w:rFonts w:asciiTheme="minorHAnsi" w:hAnsiTheme="minorHAnsi" w:cstheme="minorHAnsi"/>
          <w:sz w:val="20"/>
          <w:szCs w:val="20"/>
        </w:rPr>
        <w:t xml:space="preserve"> z varnostno politiko naročnika, drugimi varnost</w:t>
      </w:r>
      <w:r w:rsidR="00B4141D" w:rsidRPr="003B2C94">
        <w:rPr>
          <w:rFonts w:asciiTheme="minorHAnsi" w:hAnsiTheme="minorHAnsi" w:cstheme="minorHAnsi"/>
          <w:sz w:val="20"/>
          <w:szCs w:val="20"/>
        </w:rPr>
        <w:t>ni</w:t>
      </w:r>
      <w:r w:rsidRPr="003B2C94">
        <w:rPr>
          <w:rFonts w:asciiTheme="minorHAnsi" w:hAnsiTheme="minorHAnsi" w:cstheme="minorHAnsi"/>
          <w:sz w:val="20"/>
          <w:szCs w:val="20"/>
        </w:rPr>
        <w:t xml:space="preserve">mi pravili in dobrimi praksami s področja informacijske </w:t>
      </w:r>
      <w:r w:rsidRPr="003B2C94">
        <w:rPr>
          <w:rFonts w:asciiTheme="minorHAnsi" w:hAnsiTheme="minorHAnsi" w:cstheme="minorHAnsi"/>
          <w:noProof w:val="0"/>
          <w:sz w:val="20"/>
          <w:szCs w:val="20"/>
        </w:rPr>
        <w:t>varnosti;</w:t>
      </w:r>
    </w:p>
    <w:p w14:paraId="4BFC88BC" w14:textId="2126877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odpravil vse pomanjkljivosti in slabosti, ki bi jih morebiti pokazali varnostni pregledi (tudi pregled programske kode) in obremenilni testi informacijskega sistema;</w:t>
      </w:r>
    </w:p>
    <w:p w14:paraId="321672EF" w14:textId="7ACDFBE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prevzel projektno</w:t>
      </w:r>
      <w:r w:rsidR="00D72D63" w:rsidRPr="003B2C94">
        <w:rPr>
          <w:rFonts w:asciiTheme="minorHAnsi" w:hAnsiTheme="minorHAnsi" w:cstheme="minorHAnsi"/>
          <w:noProof w:val="0"/>
          <w:sz w:val="20"/>
          <w:szCs w:val="20"/>
        </w:rPr>
        <w:t xml:space="preserve"> vodenje</w:t>
      </w:r>
      <w:r w:rsidRPr="003B2C94">
        <w:rPr>
          <w:rFonts w:asciiTheme="minorHAnsi" w:hAnsiTheme="minorHAnsi" w:cstheme="minorHAnsi"/>
          <w:noProof w:val="0"/>
          <w:sz w:val="20"/>
          <w:szCs w:val="20"/>
        </w:rPr>
        <w:t xml:space="preserve"> in svetovanje naročniku za celotno obdobje trajanja pogodbe skladno z zahtevami opredeljenimi v tehničnih specifikacijah (vodenje in koordinacija projekta, projektni sestanki);</w:t>
      </w:r>
    </w:p>
    <w:p w14:paraId="2243FE1D" w14:textId="20FE8D7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analizo in načrtovanje programske rešitve skladno z zahtevami opredeljenimi v tehničnih specifikacijah (opredelitev postopka in načina izvedbe, ustrezen zapis rezultatov analize in uskladitev z uporabniki naročnika);</w:t>
      </w:r>
    </w:p>
    <w:p w14:paraId="2578565C" w14:textId="6085719B"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prenos oziroma migracijo vseh podatkov obstoječih podatkovnih baz in ostalih podatkov, ki jih je potrebno migrirati v novi informacijski sistem ter zagotovil njihovo dostopnost in pripravljenost za nadaljnjo uporabo;</w:t>
      </w:r>
    </w:p>
    <w:p w14:paraId="1495C744" w14:textId="58C84982"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sinhronizacijo informacijskega sistema z drugimi programskimi rešitvami;</w:t>
      </w:r>
    </w:p>
    <w:p w14:paraId="510A25E3" w14:textId="7A6438A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temeljito testiranje vseh razvitih funkcionalnosti informacijskega sistema v celoti in odpravil morebitna odstopanja v delovanju funkcionalnosti, varnostnih ranljivosti, v času testiranja (pred izvedbo usposabljanja uporabnikov naročnika);</w:t>
      </w:r>
    </w:p>
    <w:p w14:paraId="0D5C596C" w14:textId="29EE44D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opravil preverbo delovanja postavljene rešitve s strani naročnika v razvojnem/testnem okolju pri naročniku;</w:t>
      </w:r>
    </w:p>
    <w:p w14:paraId="2ADF438D" w14:textId="19F3F117"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opravil izvedbo popravkov in dopolnitev v skladu z ugotovitvami, opredeljenimi v času testiranja in ustrezno </w:t>
      </w:r>
      <w:r w:rsidR="0019277E" w:rsidRPr="003B2C94">
        <w:rPr>
          <w:rFonts w:asciiTheme="minorHAnsi" w:hAnsiTheme="minorHAnsi" w:cstheme="minorHAnsi"/>
          <w:noProof w:val="0"/>
          <w:sz w:val="20"/>
          <w:szCs w:val="20"/>
        </w:rPr>
        <w:t>dopolnjeval vso dokumentacijo</w:t>
      </w:r>
      <w:r w:rsidRPr="003B2C94">
        <w:rPr>
          <w:rFonts w:asciiTheme="minorHAnsi" w:hAnsiTheme="minorHAnsi" w:cstheme="minorHAnsi"/>
          <w:noProof w:val="0"/>
          <w:sz w:val="20"/>
          <w:szCs w:val="20"/>
        </w:rPr>
        <w:t>;</w:t>
      </w:r>
    </w:p>
    <w:p w14:paraId="522F3E5B" w14:textId="5DA36305" w:rsidR="008A6F2E" w:rsidRPr="003B2C94" w:rsidRDefault="00A723EB"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 potrditvi ustreznosti</w:t>
      </w:r>
      <w:r w:rsidRPr="003B2C94">
        <w:rPr>
          <w:rFonts w:asciiTheme="minorHAnsi" w:hAnsiTheme="minorHAnsi" w:cstheme="minorHAnsi"/>
          <w:noProof w:val="0"/>
          <w:sz w:val="20"/>
          <w:szCs w:val="20"/>
        </w:rPr>
        <w:t xml:space="preserve"> </w:t>
      </w:r>
      <w:r w:rsidR="008A6F2E" w:rsidRPr="003B2C94">
        <w:rPr>
          <w:rFonts w:asciiTheme="minorHAnsi" w:hAnsiTheme="minorHAnsi" w:cstheme="minorHAnsi"/>
          <w:noProof w:val="0"/>
          <w:sz w:val="20"/>
          <w:szCs w:val="20"/>
        </w:rPr>
        <w:t xml:space="preserve">izvedel </w:t>
      </w:r>
      <w:r w:rsidR="008A6F2E" w:rsidRPr="003B2C94">
        <w:rPr>
          <w:rFonts w:asciiTheme="minorHAnsi" w:eastAsiaTheme="minorHAnsi" w:hAnsiTheme="minorHAnsi" w:cstheme="minorHAnsi"/>
          <w:noProof w:val="0"/>
          <w:color w:val="000000"/>
          <w:sz w:val="20"/>
          <w:szCs w:val="20"/>
          <w:lang w:eastAsia="en-US"/>
        </w:rPr>
        <w:t xml:space="preserve">prenos informacijskega sistema na produkcijsko okolje naročnika, ki mora biti </w:t>
      </w:r>
      <w:r w:rsidR="008A6F2E" w:rsidRPr="003B2C94">
        <w:rPr>
          <w:rFonts w:asciiTheme="minorHAnsi" w:hAnsiTheme="minorHAnsi" w:cstheme="minorHAnsi"/>
          <w:noProof w:val="0"/>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7978037E" w14:textId="6399DD8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popravke in dopolnitve v skladu z ugotovitvami po predaji v produkcijsko okolje pri naročniku;</w:t>
      </w:r>
    </w:p>
    <w:p w14:paraId="0C2B0232" w14:textId="3B726CB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podrobne projektne, uporabniške, raz</w:t>
      </w:r>
      <w:r w:rsidR="005B1682">
        <w:rPr>
          <w:rFonts w:asciiTheme="minorHAnsi" w:hAnsiTheme="minorHAnsi" w:cstheme="minorHAnsi"/>
          <w:noProof w:val="0"/>
          <w:sz w:val="20"/>
          <w:szCs w:val="20"/>
        </w:rPr>
        <w:t xml:space="preserve">vojne in tehnične dokumentacije, </w:t>
      </w:r>
      <w:r w:rsidR="005B1682" w:rsidRPr="005B1682">
        <w:rPr>
          <w:rFonts w:asciiTheme="minorHAnsi" w:hAnsiTheme="minorHAnsi" w:cstheme="minorHAnsi"/>
          <w:noProof w:val="0"/>
          <w:sz w:val="20"/>
          <w:szCs w:val="20"/>
        </w:rPr>
        <w:t>ter dokumentacije za usposabljanje in izobraževanje uporabnikov;</w:t>
      </w:r>
    </w:p>
    <w:p w14:paraId="68FFF0BC" w14:textId="760725A8"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navodil</w:t>
      </w:r>
      <w:r w:rsidR="009C7B24"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za uporabo, </w:t>
      </w:r>
      <w:r w:rsidR="000466EE" w:rsidRPr="003B2C94">
        <w:rPr>
          <w:rFonts w:asciiTheme="minorHAnsi" w:hAnsiTheme="minorHAnsi" w:cstheme="minorHAnsi"/>
          <w:noProof w:val="0"/>
          <w:sz w:val="20"/>
          <w:szCs w:val="20"/>
        </w:rPr>
        <w:t xml:space="preserve">ločena </w:t>
      </w:r>
      <w:r w:rsidRPr="003B2C94">
        <w:rPr>
          <w:rFonts w:asciiTheme="minorHAnsi" w:hAnsiTheme="minorHAnsi" w:cstheme="minorHAnsi"/>
          <w:noProof w:val="0"/>
          <w:sz w:val="20"/>
          <w:szCs w:val="20"/>
        </w:rPr>
        <w:t>po uporabniških vlogah;</w:t>
      </w:r>
    </w:p>
    <w:p w14:paraId="3DC33B75" w14:textId="2D89CCD3" w:rsidR="008A6F2E" w:rsidRPr="003B2C94" w:rsidRDefault="000466E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izvedel </w:t>
      </w:r>
      <w:r w:rsidR="008A6F2E" w:rsidRPr="003B2C94">
        <w:rPr>
          <w:rFonts w:asciiTheme="minorHAnsi" w:hAnsiTheme="minorHAnsi" w:cstheme="minorHAnsi"/>
          <w:noProof w:val="0"/>
          <w:sz w:val="20"/>
          <w:szCs w:val="20"/>
        </w:rPr>
        <w:t>usposabljanj</w:t>
      </w:r>
      <w:r w:rsidRPr="003B2C94">
        <w:rPr>
          <w:rFonts w:asciiTheme="minorHAnsi" w:hAnsiTheme="minorHAnsi" w:cstheme="minorHAnsi"/>
          <w:noProof w:val="0"/>
          <w:sz w:val="20"/>
          <w:szCs w:val="20"/>
        </w:rPr>
        <w:t>a</w:t>
      </w:r>
      <w:r w:rsidR="008A6F2E" w:rsidRPr="003B2C94">
        <w:rPr>
          <w:rFonts w:asciiTheme="minorHAnsi" w:hAnsiTheme="minorHAnsi" w:cstheme="minorHAnsi"/>
          <w:noProof w:val="0"/>
          <w:sz w:val="20"/>
          <w:szCs w:val="20"/>
        </w:rPr>
        <w:t xml:space="preserve"> in izobraževanj</w:t>
      </w:r>
      <w:r w:rsidRPr="003B2C94">
        <w:rPr>
          <w:rFonts w:asciiTheme="minorHAnsi" w:hAnsiTheme="minorHAnsi" w:cstheme="minorHAnsi"/>
          <w:noProof w:val="0"/>
          <w:sz w:val="20"/>
          <w:szCs w:val="20"/>
        </w:rPr>
        <w:t xml:space="preserve">a </w:t>
      </w:r>
      <w:r w:rsidR="008A6F2E" w:rsidRPr="003B2C94">
        <w:rPr>
          <w:rFonts w:asciiTheme="minorHAnsi" w:hAnsiTheme="minorHAnsi" w:cstheme="minorHAnsi"/>
          <w:noProof w:val="0"/>
          <w:sz w:val="20"/>
          <w:szCs w:val="20"/>
        </w:rPr>
        <w:t>administratorjev, skrbnikov in uporabnikov;</w:t>
      </w:r>
    </w:p>
    <w:p w14:paraId="05CCC535" w14:textId="66123205"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nudil pomoč naročniku ob in po zagonu v produkcijsko okolje naročnika;</w:t>
      </w:r>
    </w:p>
    <w:p w14:paraId="1BB64398" w14:textId="601A933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skrbel za </w:t>
      </w:r>
      <w:proofErr w:type="spellStart"/>
      <w:r w:rsidRPr="003B2C94">
        <w:rPr>
          <w:rFonts w:asciiTheme="minorHAnsi" w:hAnsiTheme="minorHAnsi" w:cstheme="minorHAnsi"/>
          <w:noProof w:val="0"/>
          <w:sz w:val="20"/>
          <w:szCs w:val="20"/>
        </w:rPr>
        <w:t>poenotenost</w:t>
      </w:r>
      <w:proofErr w:type="spellEnd"/>
      <w:r w:rsidRPr="003B2C94">
        <w:rPr>
          <w:rFonts w:asciiTheme="minorHAnsi" w:hAnsiTheme="minorHAnsi" w:cstheme="minorHAnsi"/>
          <w:noProof w:val="0"/>
          <w:sz w:val="20"/>
          <w:szCs w:val="20"/>
        </w:rPr>
        <w:t xml:space="preserve"> razvojnega/testnega in produkcijskega okolja pri naročniku s stališča nameščene programske opreme, </w:t>
      </w:r>
      <w:r w:rsidR="00B4141D" w:rsidRPr="003B2C94">
        <w:rPr>
          <w:rFonts w:asciiTheme="minorHAnsi" w:hAnsiTheme="minorHAnsi" w:cstheme="minorHAnsi"/>
          <w:noProof w:val="0"/>
          <w:sz w:val="20"/>
          <w:szCs w:val="20"/>
        </w:rPr>
        <w:t>knjižnic</w:t>
      </w:r>
      <w:r w:rsidRPr="003B2C94">
        <w:rPr>
          <w:rFonts w:asciiTheme="minorHAnsi" w:hAnsiTheme="minorHAnsi" w:cstheme="minorHAnsi"/>
          <w:noProof w:val="0"/>
          <w:sz w:val="20"/>
          <w:szCs w:val="20"/>
        </w:rPr>
        <w:t xml:space="preserve"> in podatkov v podatkovnih zbirkah, z ustreznimi prilagoditvami nastavitev razvojnega/testnega okolja v času trajanja pogodbe;</w:t>
      </w:r>
    </w:p>
    <w:p w14:paraId="3A4BE0AE" w14:textId="1A83818A"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nadgradnje in popravke v času trajanja pogodbe;</w:t>
      </w:r>
    </w:p>
    <w:p w14:paraId="0BF75179" w14:textId="0B214529" w:rsidR="008A6F2E" w:rsidRPr="003B2C94" w:rsidRDefault="00835516"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w:t>
      </w:r>
      <w:r w:rsidR="008A6F2E" w:rsidRPr="003B2C94">
        <w:rPr>
          <w:rFonts w:asciiTheme="minorHAnsi" w:hAnsiTheme="minorHAnsi" w:cstheme="minorHAnsi"/>
          <w:noProof w:val="0"/>
          <w:sz w:val="20"/>
          <w:szCs w:val="20"/>
        </w:rPr>
        <w:t>tehnično podporo in vzdrževanje informacijskega sistema v času trajanja pogodbe.</w:t>
      </w:r>
    </w:p>
    <w:p w14:paraId="6162384E" w14:textId="77777777" w:rsidR="00FF524A" w:rsidRPr="003B2C94" w:rsidRDefault="00FF524A" w:rsidP="003B2C94">
      <w:pPr>
        <w:rPr>
          <w:rFonts w:asciiTheme="minorHAnsi" w:hAnsiTheme="minorHAnsi" w:cstheme="minorHAnsi"/>
          <w:noProof w:val="0"/>
          <w:sz w:val="20"/>
          <w:szCs w:val="20"/>
        </w:rPr>
      </w:pPr>
    </w:p>
    <w:p w14:paraId="10170219"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D4D8938" w14:textId="77777777" w:rsidR="00CD6D01" w:rsidRPr="003B2C94" w:rsidRDefault="00CD6D01" w:rsidP="003B2C94">
      <w:pPr>
        <w:rPr>
          <w:rFonts w:asciiTheme="minorHAnsi" w:hAnsiTheme="minorHAnsi" w:cstheme="minorHAnsi"/>
          <w:noProof w:val="0"/>
          <w:sz w:val="20"/>
          <w:szCs w:val="20"/>
        </w:rPr>
      </w:pPr>
    </w:p>
    <w:p w14:paraId="7ECD0F54" w14:textId="697CDF33" w:rsidR="00627E1A" w:rsidRPr="005B1682" w:rsidRDefault="00CD6D01" w:rsidP="005B1682">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w:t>
      </w:r>
      <w:r w:rsidRPr="003B2C94">
        <w:rPr>
          <w:rFonts w:asciiTheme="minorHAnsi" w:hAnsiTheme="minorHAnsi" w:cstheme="minorHAnsi"/>
          <w:noProof w:val="0"/>
          <w:color w:val="000000" w:themeColor="text1"/>
          <w:sz w:val="20"/>
          <w:szCs w:val="20"/>
        </w:rPr>
        <w:t xml:space="preserve"> da bo v </w:t>
      </w:r>
      <w:r w:rsidRPr="003B2C94">
        <w:rPr>
          <w:rFonts w:asciiTheme="minorHAnsi" w:hAnsiTheme="minorHAnsi" w:cstheme="minorHAnsi"/>
          <w:noProof w:val="0"/>
          <w:sz w:val="20"/>
          <w:szCs w:val="20"/>
        </w:rPr>
        <w:t xml:space="preserve">skladu s tehničnimi specifikacijami dokumentacije v zvezi z oddajo javnega naročila izvedel storitev </w:t>
      </w:r>
      <w:r w:rsidR="00245B3A" w:rsidRPr="003B2C94">
        <w:rPr>
          <w:rFonts w:asciiTheme="minorHAnsi" w:hAnsiTheme="minorHAnsi" w:cstheme="minorHAnsi"/>
          <w:noProof w:val="0"/>
          <w:sz w:val="20"/>
          <w:szCs w:val="20"/>
        </w:rPr>
        <w:t>v naslednjih</w:t>
      </w:r>
      <w:r w:rsidR="00835516" w:rsidRPr="003B2C94">
        <w:rPr>
          <w:rFonts w:asciiTheme="minorHAnsi" w:hAnsiTheme="minorHAnsi" w:cstheme="minorHAnsi"/>
          <w:noProof w:val="0"/>
          <w:sz w:val="20"/>
          <w:szCs w:val="20"/>
        </w:rPr>
        <w:t xml:space="preserve"> sklopih</w:t>
      </w:r>
      <w:r w:rsidRPr="003B2C94">
        <w:rPr>
          <w:rFonts w:asciiTheme="minorHAnsi" w:hAnsiTheme="minorHAnsi" w:cstheme="minorHAnsi"/>
          <w:noProof w:val="0"/>
          <w:sz w:val="20"/>
          <w:szCs w:val="20"/>
        </w:rPr>
        <w:t>:</w:t>
      </w:r>
    </w:p>
    <w:p w14:paraId="00D046DB" w14:textId="77777777" w:rsidR="00D83123" w:rsidRPr="003B2C94" w:rsidRDefault="00D83123" w:rsidP="003B2C94">
      <w:pPr>
        <w:pStyle w:val="Odstavekseznama"/>
        <w:ind w:left="284"/>
        <w:rPr>
          <w:rFonts w:asciiTheme="minorHAnsi" w:hAnsiTheme="minorHAnsi" w:cstheme="minorHAnsi"/>
          <w:noProof w:val="0"/>
          <w:sz w:val="20"/>
          <w:szCs w:val="20"/>
        </w:rPr>
      </w:pPr>
    </w:p>
    <w:p w14:paraId="54184A69" w14:textId="4A7C533C" w:rsidR="00DF5883" w:rsidRPr="003B2C94" w:rsidRDefault="00DF5883"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FIKSNI DEL:</w:t>
      </w:r>
    </w:p>
    <w:p w14:paraId="465D8F4D" w14:textId="68A709AB"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w:t>
      </w:r>
    </w:p>
    <w:p w14:paraId="2E8C69E2" w14:textId="4B27A7FF"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2: Izdelava uporabniškega modula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-RDIF</w:t>
      </w:r>
    </w:p>
    <w:p w14:paraId="1617D070" w14:textId="5D69C39A"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-RKOM </w:t>
      </w:r>
      <w:r w:rsidR="00B4141D" w:rsidRPr="003B2C94">
        <w:rPr>
          <w:rFonts w:asciiTheme="minorHAnsi" w:hAnsiTheme="minorHAnsi" w:cstheme="minorHAnsi"/>
          <w:noProof w:val="0"/>
          <w:sz w:val="20"/>
          <w:szCs w:val="20"/>
        </w:rPr>
        <w:t>in</w:t>
      </w:r>
      <w:r w:rsidRPr="003B2C94">
        <w:rPr>
          <w:rFonts w:asciiTheme="minorHAnsi" w:hAnsiTheme="minorHAnsi" w:cstheme="minorHAnsi"/>
          <w:noProof w:val="0"/>
          <w:sz w:val="20"/>
          <w:szCs w:val="20"/>
        </w:rPr>
        <w:t xml:space="preserve">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-POSTA</w:t>
      </w:r>
    </w:p>
    <w:p w14:paraId="4DB763AC" w14:textId="6FCB17E3"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4: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-STP,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-OPER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-RA</w:t>
      </w:r>
    </w:p>
    <w:p w14:paraId="3A0F62D3" w14:textId="7200FCD9"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5: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-PROG,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-ZEL,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-MER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-FRS</w:t>
      </w:r>
    </w:p>
    <w:p w14:paraId="2AF105DF" w14:textId="7B9D2D80" w:rsidR="00DF5883" w:rsidRPr="003B2C94" w:rsidRDefault="00DF5883" w:rsidP="003B2C94">
      <w:pPr>
        <w:ind w:left="360"/>
        <w:rPr>
          <w:rFonts w:asciiTheme="minorHAnsi" w:hAnsiTheme="minorHAnsi" w:cstheme="minorHAnsi"/>
          <w:noProof w:val="0"/>
          <w:sz w:val="20"/>
          <w:szCs w:val="20"/>
        </w:rPr>
      </w:pPr>
      <w:r w:rsidRPr="003B2C94">
        <w:rPr>
          <w:rFonts w:asciiTheme="minorHAnsi" w:hAnsiTheme="minorHAnsi" w:cstheme="minorHAnsi"/>
          <w:noProof w:val="0"/>
          <w:sz w:val="20"/>
          <w:szCs w:val="20"/>
        </w:rPr>
        <w:t>VARIABILNI DEL:</w:t>
      </w:r>
    </w:p>
    <w:p w14:paraId="60B35868" w14:textId="7D53B69E"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6: </w:t>
      </w:r>
      <w:r w:rsidRPr="003B2C94">
        <w:rPr>
          <w:rFonts w:asciiTheme="minorHAnsi" w:hAnsiTheme="minorHAnsi" w:cstheme="minorHAnsi"/>
          <w:noProof w:val="0"/>
          <w:color w:val="000000" w:themeColor="text1"/>
          <w:sz w:val="20"/>
          <w:szCs w:val="20"/>
        </w:rPr>
        <w:t>Podpora in garancija</w:t>
      </w:r>
    </w:p>
    <w:p w14:paraId="0F91CF6D" w14:textId="77777777" w:rsidR="00DF5883" w:rsidRPr="003B2C94" w:rsidRDefault="00DF5883" w:rsidP="003B2C94">
      <w:pPr>
        <w:ind w:firstLine="284"/>
        <w:rPr>
          <w:rFonts w:asciiTheme="minorHAnsi" w:hAnsiTheme="minorHAnsi" w:cstheme="minorHAnsi"/>
          <w:noProof w:val="0"/>
          <w:sz w:val="20"/>
          <w:szCs w:val="20"/>
        </w:rPr>
      </w:pPr>
    </w:p>
    <w:p w14:paraId="07A52ABC" w14:textId="70928608" w:rsidR="00FD79FB" w:rsidRPr="003B2C94" w:rsidRDefault="00CD6D01"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w:t>
      </w:r>
      <w:r w:rsidR="00835516" w:rsidRPr="003B2C94">
        <w:rPr>
          <w:rFonts w:asciiTheme="minorHAnsi" w:hAnsiTheme="minorHAnsi" w:cstheme="minorHAnsi"/>
          <w:noProof w:val="0"/>
          <w:sz w:val="20"/>
          <w:szCs w:val="20"/>
        </w:rPr>
        <w:t xml:space="preserve">lec se zavezuje, da bo </w:t>
      </w:r>
      <w:r w:rsidR="00852E35" w:rsidRPr="003B2C94">
        <w:rPr>
          <w:rFonts w:asciiTheme="minorHAnsi" w:hAnsiTheme="minorHAnsi" w:cstheme="minorHAnsi"/>
          <w:noProof w:val="0"/>
          <w:sz w:val="20"/>
          <w:szCs w:val="20"/>
        </w:rPr>
        <w:t xml:space="preserve">pogodbena dela </w:t>
      </w:r>
      <w:r w:rsidR="00835516" w:rsidRPr="003B2C94">
        <w:rPr>
          <w:rFonts w:asciiTheme="minorHAnsi" w:hAnsiTheme="minorHAnsi" w:cstheme="minorHAnsi"/>
          <w:noProof w:val="0"/>
          <w:sz w:val="20"/>
          <w:szCs w:val="20"/>
        </w:rPr>
        <w:t xml:space="preserve">izvedel skladno s terminskim </w:t>
      </w:r>
      <w:r w:rsidR="00852E35" w:rsidRPr="003B2C94">
        <w:rPr>
          <w:rFonts w:asciiTheme="minorHAnsi" w:hAnsiTheme="minorHAnsi" w:cstheme="minorHAnsi"/>
          <w:noProof w:val="0"/>
          <w:sz w:val="20"/>
          <w:szCs w:val="20"/>
        </w:rPr>
        <w:t xml:space="preserve">načrtom </w:t>
      </w:r>
      <w:r w:rsidR="00627E1A" w:rsidRPr="003B2C94">
        <w:rPr>
          <w:rFonts w:asciiTheme="minorHAnsi" w:hAnsiTheme="minorHAnsi" w:cstheme="minorHAnsi"/>
          <w:noProof w:val="0"/>
          <w:sz w:val="20"/>
          <w:szCs w:val="20"/>
        </w:rPr>
        <w:t>iz dokumenta Tehnične specifikacije</w:t>
      </w:r>
      <w:r w:rsidR="00852E35" w:rsidRPr="003B2C94">
        <w:rPr>
          <w:rFonts w:asciiTheme="minorHAnsi" w:hAnsiTheme="minorHAnsi" w:cstheme="minorHAnsi"/>
          <w:noProof w:val="0"/>
          <w:sz w:val="20"/>
          <w:szCs w:val="20"/>
        </w:rPr>
        <w:t>,</w:t>
      </w:r>
      <w:r w:rsidR="00835516" w:rsidRPr="003B2C94">
        <w:rPr>
          <w:rFonts w:asciiTheme="minorHAnsi" w:hAnsiTheme="minorHAnsi" w:cstheme="minorHAnsi"/>
          <w:noProof w:val="0"/>
          <w:sz w:val="20"/>
          <w:szCs w:val="20"/>
        </w:rPr>
        <w:t xml:space="preserve"> naročnik pa mu bo izvedene </w:t>
      </w:r>
      <w:r w:rsidR="00B4141D" w:rsidRPr="003B2C94">
        <w:rPr>
          <w:rFonts w:asciiTheme="minorHAnsi" w:hAnsiTheme="minorHAnsi" w:cstheme="minorHAnsi"/>
          <w:noProof w:val="0"/>
          <w:sz w:val="20"/>
          <w:szCs w:val="20"/>
        </w:rPr>
        <w:t>storitve</w:t>
      </w:r>
      <w:r w:rsidR="00835516" w:rsidRPr="003B2C94">
        <w:rPr>
          <w:rFonts w:asciiTheme="minorHAnsi" w:hAnsiTheme="minorHAnsi" w:cstheme="minorHAnsi"/>
          <w:noProof w:val="0"/>
          <w:sz w:val="20"/>
          <w:szCs w:val="20"/>
        </w:rPr>
        <w:t xml:space="preserve"> plačeval sproti, po primopredaji posameznega sklopa. Storitve v okviru šestega sklopa (SKLOP 6) </w:t>
      </w:r>
      <w:r w:rsidRPr="003B2C94">
        <w:rPr>
          <w:rFonts w:asciiTheme="minorHAnsi" w:hAnsiTheme="minorHAnsi" w:cstheme="minorHAnsi"/>
          <w:noProof w:val="0"/>
          <w:sz w:val="20"/>
          <w:szCs w:val="20"/>
        </w:rPr>
        <w:t xml:space="preserve">pa bo izvajal od </w:t>
      </w:r>
      <w:r w:rsidR="00D97975" w:rsidRPr="003B2C94">
        <w:rPr>
          <w:rFonts w:asciiTheme="minorHAnsi" w:hAnsiTheme="minorHAnsi" w:cstheme="minorHAnsi"/>
          <w:noProof w:val="0"/>
          <w:sz w:val="20"/>
          <w:szCs w:val="20"/>
        </w:rPr>
        <w:t xml:space="preserve">primopredaje </w:t>
      </w:r>
      <w:r w:rsidR="00967111" w:rsidRPr="003B2C94">
        <w:rPr>
          <w:rFonts w:asciiTheme="minorHAnsi" w:hAnsiTheme="minorHAnsi" w:cstheme="minorHAnsi"/>
          <w:noProof w:val="0"/>
          <w:sz w:val="20"/>
          <w:szCs w:val="20"/>
        </w:rPr>
        <w:t>posameznega sklopa</w:t>
      </w:r>
      <w:r w:rsidR="00D97975" w:rsidRPr="003B2C94">
        <w:rPr>
          <w:rFonts w:asciiTheme="minorHAnsi" w:hAnsiTheme="minorHAnsi" w:cstheme="minorHAnsi"/>
          <w:noProof w:val="0"/>
          <w:sz w:val="20"/>
          <w:szCs w:val="20"/>
        </w:rPr>
        <w:t xml:space="preserve"> informacijskega sistema v produkcijskem okolju </w:t>
      </w:r>
      <w:r w:rsidR="00434A5C" w:rsidRPr="003B2C94">
        <w:rPr>
          <w:rFonts w:asciiTheme="minorHAnsi" w:hAnsiTheme="minorHAnsi" w:cstheme="minorHAnsi"/>
          <w:noProof w:val="0"/>
          <w:sz w:val="20"/>
          <w:szCs w:val="20"/>
        </w:rPr>
        <w:t>naročnika</w:t>
      </w:r>
      <w:r w:rsidR="00D97975" w:rsidRPr="003B2C94">
        <w:rPr>
          <w:rFonts w:asciiTheme="minorHAnsi" w:hAnsiTheme="minorHAnsi" w:cstheme="minorHAnsi"/>
          <w:noProof w:val="0"/>
          <w:sz w:val="20"/>
          <w:szCs w:val="20"/>
        </w:rPr>
        <w:t xml:space="preserve"> do izteka trajanja pogodbe</w:t>
      </w:r>
      <w:r w:rsidR="00B4141D" w:rsidRPr="003B2C94">
        <w:rPr>
          <w:rFonts w:asciiTheme="minorHAnsi" w:hAnsiTheme="minorHAnsi" w:cstheme="minorHAnsi"/>
          <w:noProof w:val="0"/>
          <w:sz w:val="20"/>
          <w:szCs w:val="20"/>
        </w:rPr>
        <w:t xml:space="preserve"> oziroma za komponente, izdelane v sklopu nadgradenj na zahtevo naročnika v zadnjem letu trajanja pogodbe, še eno (1) leto po izteku pogodbe</w:t>
      </w:r>
      <w:r w:rsidR="00D97975" w:rsidRPr="003B2C94">
        <w:rPr>
          <w:rFonts w:asciiTheme="minorHAnsi" w:hAnsiTheme="minorHAnsi" w:cstheme="minorHAnsi"/>
          <w:noProof w:val="0"/>
          <w:sz w:val="20"/>
          <w:szCs w:val="20"/>
        </w:rPr>
        <w:t>.</w:t>
      </w:r>
    </w:p>
    <w:p w14:paraId="5DBEE4BD" w14:textId="77777777" w:rsidR="00FD79FB" w:rsidRPr="003B2C94" w:rsidRDefault="00FD79FB" w:rsidP="003B2C94">
      <w:pPr>
        <w:rPr>
          <w:rFonts w:asciiTheme="minorHAnsi" w:hAnsiTheme="minorHAnsi" w:cstheme="minorHAnsi"/>
          <w:noProof w:val="0"/>
          <w:sz w:val="20"/>
          <w:szCs w:val="20"/>
        </w:rPr>
      </w:pPr>
    </w:p>
    <w:p w14:paraId="63F6492B" w14:textId="6D28D0DB" w:rsidR="00FD79FB" w:rsidRPr="003B2C94" w:rsidRDefault="00FD79FB"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eastAsia="Calibri" w:hAnsiTheme="minorHAnsi" w:cstheme="minorHAnsi"/>
          <w:iCs/>
          <w:noProof w:val="0"/>
          <w:sz w:val="20"/>
          <w:szCs w:val="20"/>
          <w:lang w:eastAsia="en-US"/>
        </w:rPr>
        <w:t>V kolikor bo to potrebno za samo delovanje naročnika (npr. zaradi sprememb zakonodaje, povečanja učinkovitosti sistema, prilagoditev delovnim procesom naročnika ipd.), si naročnik pridržuje pravico, da v določenem obsegu spremeni te</w:t>
      </w:r>
      <w:r w:rsidR="00D83123" w:rsidRPr="003B2C94">
        <w:rPr>
          <w:rFonts w:asciiTheme="minorHAnsi" w:eastAsia="Calibri" w:hAnsiTheme="minorHAnsi" w:cstheme="minorHAnsi"/>
          <w:iCs/>
          <w:noProof w:val="0"/>
          <w:sz w:val="20"/>
          <w:szCs w:val="20"/>
          <w:lang w:eastAsia="en-US"/>
        </w:rPr>
        <w:t>hnične specifikacije sistema oziroma</w:t>
      </w:r>
      <w:r w:rsidRPr="003B2C94">
        <w:rPr>
          <w:rFonts w:asciiTheme="minorHAnsi" w:eastAsia="Calibri" w:hAnsiTheme="minorHAnsi" w:cstheme="minorHAnsi"/>
          <w:iCs/>
          <w:noProof w:val="0"/>
          <w:sz w:val="20"/>
          <w:szCs w:val="20"/>
          <w:lang w:eastAsia="en-US"/>
        </w:rPr>
        <w:t xml:space="preserve"> modulov si</w:t>
      </w:r>
      <w:r w:rsidR="000535FF" w:rsidRPr="003B2C94">
        <w:rPr>
          <w:rFonts w:asciiTheme="minorHAnsi" w:eastAsia="Calibri" w:hAnsiTheme="minorHAnsi" w:cstheme="minorHAnsi"/>
          <w:iCs/>
          <w:noProof w:val="0"/>
          <w:sz w:val="20"/>
          <w:szCs w:val="20"/>
          <w:lang w:eastAsia="en-US"/>
        </w:rPr>
        <w:t>stema, ki je predmet pogodbe oziroma</w:t>
      </w:r>
      <w:r w:rsidRPr="003B2C94">
        <w:rPr>
          <w:rFonts w:asciiTheme="minorHAnsi" w:eastAsia="Calibri" w:hAnsiTheme="minorHAnsi" w:cstheme="minorHAnsi"/>
          <w:iCs/>
          <w:noProof w:val="0"/>
          <w:sz w:val="20"/>
          <w:szCs w:val="20"/>
          <w:lang w:eastAsia="en-US"/>
        </w:rPr>
        <w:t xml:space="preserve"> zmanjša ali poveča obseg naročila po specifikacijah modulov, vendar taka sprememba ne sme pomeniti spremembe vrednosti fiksnega dela plačila skupaj za več kot trideset (30) odstotkov ali bistvene spremembe narave predmeta te pogodbe.</w:t>
      </w:r>
    </w:p>
    <w:p w14:paraId="3AD34510" w14:textId="57F4A053" w:rsidR="00FF524A" w:rsidRPr="003B2C94" w:rsidRDefault="00FF524A" w:rsidP="003B2C94">
      <w:pPr>
        <w:ind w:firstLine="284"/>
        <w:rPr>
          <w:rFonts w:asciiTheme="minorHAnsi" w:hAnsiTheme="minorHAnsi" w:cstheme="minorHAnsi"/>
          <w:noProof w:val="0"/>
          <w:sz w:val="20"/>
          <w:szCs w:val="20"/>
        </w:rPr>
      </w:pPr>
    </w:p>
    <w:p w14:paraId="560D431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5D39FBF" w14:textId="77777777" w:rsidR="00FF524A" w:rsidRPr="003B2C94" w:rsidRDefault="00FF524A" w:rsidP="003B2C94">
      <w:pPr>
        <w:ind w:firstLine="284"/>
        <w:contextualSpacing/>
        <w:rPr>
          <w:rFonts w:asciiTheme="minorHAnsi" w:hAnsiTheme="minorHAnsi" w:cstheme="minorHAnsi"/>
          <w:noProof w:val="0"/>
          <w:sz w:val="20"/>
          <w:szCs w:val="20"/>
        </w:rPr>
      </w:pPr>
    </w:p>
    <w:p w14:paraId="0E988622" w14:textId="3481950C" w:rsidR="00C85D2A" w:rsidRPr="003B2C94" w:rsidRDefault="00C85D2A" w:rsidP="003B2C94">
      <w:pPr>
        <w:pStyle w:val="Odstavekseznama"/>
        <w:numPr>
          <w:ilvl w:val="0"/>
          <w:numId w:val="36"/>
        </w:numPr>
        <w:ind w:left="284" w:hanging="284"/>
        <w:rPr>
          <w:rFonts w:asciiTheme="minorHAnsi" w:hAnsiTheme="minorHAnsi" w:cstheme="minorHAnsi"/>
          <w:noProof w:val="0"/>
          <w:sz w:val="20"/>
          <w:szCs w:val="20"/>
        </w:rPr>
      </w:pPr>
      <w:r w:rsidRPr="003B2C94">
        <w:rPr>
          <w:rFonts w:asciiTheme="minorHAnsi" w:hAnsiTheme="minorHAnsi" w:cstheme="minorHAnsi"/>
          <w:noProof w:val="0"/>
          <w:color w:val="000000" w:themeColor="text1"/>
          <w:sz w:val="20"/>
          <w:szCs w:val="20"/>
        </w:rPr>
        <w:t>Izvajalec se zavezuje, da bo nudil podporo v obliki vzdrževanja in nadgradenj ter garancijo, in sicer na daljavo ter po potrebi na lokaciji naročnika</w:t>
      </w:r>
      <w:r w:rsidR="00DF5883" w:rsidRPr="003B2C94">
        <w:rPr>
          <w:rFonts w:asciiTheme="minorHAnsi" w:hAnsiTheme="minorHAnsi" w:cstheme="minorHAnsi"/>
          <w:noProof w:val="0"/>
          <w:color w:val="000000" w:themeColor="text1"/>
          <w:sz w:val="20"/>
          <w:szCs w:val="20"/>
        </w:rPr>
        <w:t xml:space="preserve"> skladno z zahtevami iz tehničnih specifikacij. </w:t>
      </w:r>
      <w:r w:rsidRPr="003B2C94">
        <w:rPr>
          <w:rFonts w:asciiTheme="minorHAnsi" w:hAnsiTheme="minorHAnsi" w:cstheme="minorHAnsi"/>
          <w:bCs/>
          <w:noProof w:val="0"/>
          <w:color w:val="000000" w:themeColor="text1"/>
          <w:sz w:val="20"/>
          <w:szCs w:val="20"/>
        </w:rPr>
        <w:t>Izvajalec bo moral naročniku za postavljeni informacijski sis</w:t>
      </w:r>
      <w:r w:rsidR="000535FF" w:rsidRPr="003B2C94">
        <w:rPr>
          <w:rFonts w:asciiTheme="minorHAnsi" w:hAnsiTheme="minorHAnsi" w:cstheme="minorHAnsi"/>
          <w:bCs/>
          <w:noProof w:val="0"/>
          <w:color w:val="000000" w:themeColor="text1"/>
          <w:sz w:val="20"/>
          <w:szCs w:val="20"/>
        </w:rPr>
        <w:t>tem po pogodbi zagotoviti p</w:t>
      </w:r>
      <w:r w:rsidRPr="003B2C94">
        <w:rPr>
          <w:rFonts w:asciiTheme="minorHAnsi" w:hAnsiTheme="minorHAnsi" w:cstheme="minorHAnsi"/>
          <w:bCs/>
          <w:noProof w:val="0"/>
          <w:color w:val="000000" w:themeColor="text1"/>
          <w:sz w:val="20"/>
          <w:szCs w:val="20"/>
        </w:rPr>
        <w:t>odporo in garancijo za čas od zagona posameznega uporabniškega modula informacijskega sistema v produkcijskem okolju do konca trajanja pogodbe.</w:t>
      </w:r>
      <w:r w:rsidR="0084545B" w:rsidRPr="003B2C94">
        <w:rPr>
          <w:rFonts w:asciiTheme="minorHAnsi" w:hAnsiTheme="minorHAnsi" w:cstheme="minorHAnsi"/>
          <w:bCs/>
          <w:noProof w:val="0"/>
          <w:color w:val="000000" w:themeColor="text1"/>
          <w:sz w:val="20"/>
          <w:szCs w:val="20"/>
        </w:rPr>
        <w:t xml:space="preserve"> </w:t>
      </w:r>
      <w:r w:rsidR="009207AA" w:rsidRPr="003B2C94">
        <w:rPr>
          <w:rFonts w:asciiTheme="minorHAnsi" w:hAnsiTheme="minorHAnsi" w:cstheme="minorHAnsi"/>
          <w:noProof w:val="0"/>
          <w:sz w:val="20"/>
          <w:szCs w:val="20"/>
        </w:rPr>
        <w:t xml:space="preserve">Za komponente, ki </w:t>
      </w:r>
      <w:r w:rsidR="000535FF" w:rsidRPr="003B2C94">
        <w:rPr>
          <w:rFonts w:asciiTheme="minorHAnsi" w:hAnsiTheme="minorHAnsi" w:cstheme="minorHAnsi"/>
          <w:noProof w:val="0"/>
          <w:sz w:val="20"/>
          <w:szCs w:val="20"/>
        </w:rPr>
        <w:t>so izdelane v sklopu nadgradenj</w:t>
      </w:r>
      <w:r w:rsidR="009207AA" w:rsidRPr="003B2C94">
        <w:rPr>
          <w:rFonts w:asciiTheme="minorHAnsi" w:hAnsiTheme="minorHAnsi" w:cstheme="minorHAnsi"/>
          <w:noProof w:val="0"/>
          <w:sz w:val="20"/>
          <w:szCs w:val="20"/>
        </w:rPr>
        <w:t xml:space="preserve"> na zahtevo naročnika v zadnjem letu trajanja pogodbe, </w:t>
      </w:r>
      <w:r w:rsidR="000535FF" w:rsidRPr="003B2C94">
        <w:rPr>
          <w:rFonts w:asciiTheme="minorHAnsi" w:hAnsiTheme="minorHAnsi" w:cstheme="minorHAnsi"/>
          <w:noProof w:val="0"/>
          <w:sz w:val="20"/>
          <w:szCs w:val="20"/>
        </w:rPr>
        <w:t xml:space="preserve">pa </w:t>
      </w:r>
      <w:r w:rsidR="009207AA" w:rsidRPr="003B2C94">
        <w:rPr>
          <w:rFonts w:asciiTheme="minorHAnsi" w:hAnsiTheme="minorHAnsi" w:cstheme="minorHAnsi"/>
          <w:noProof w:val="0"/>
          <w:sz w:val="20"/>
          <w:szCs w:val="20"/>
        </w:rPr>
        <w:t xml:space="preserve">velja garancija </w:t>
      </w:r>
      <w:r w:rsidR="00F334BB" w:rsidRPr="003B2C94">
        <w:rPr>
          <w:rFonts w:asciiTheme="minorHAnsi" w:hAnsiTheme="minorHAnsi" w:cstheme="minorHAnsi"/>
          <w:noProof w:val="0"/>
          <w:sz w:val="20"/>
          <w:szCs w:val="20"/>
        </w:rPr>
        <w:t xml:space="preserve">še </w:t>
      </w:r>
      <w:r w:rsidR="009207AA" w:rsidRPr="003B2C94">
        <w:rPr>
          <w:rFonts w:asciiTheme="minorHAnsi" w:hAnsiTheme="minorHAnsi" w:cstheme="minorHAnsi"/>
          <w:noProof w:val="0"/>
          <w:sz w:val="20"/>
          <w:szCs w:val="20"/>
        </w:rPr>
        <w:t>eno (1) leto po izteku pogodbe. Vz</w:t>
      </w:r>
      <w:r w:rsidR="0084545B" w:rsidRPr="003B2C94">
        <w:rPr>
          <w:rFonts w:asciiTheme="minorHAnsi" w:hAnsiTheme="minorHAnsi" w:cstheme="minorHAnsi"/>
          <w:noProof w:val="0"/>
          <w:sz w:val="20"/>
          <w:szCs w:val="20"/>
        </w:rPr>
        <w:t xml:space="preserve">drževanje in pomoč uporabnikom se prične po primopredaji posameznega modula (tj. po podpisanem primopredajnem zapisniku posameznega modula </w:t>
      </w:r>
      <w:r w:rsidR="00082E44" w:rsidRPr="003B2C94">
        <w:rPr>
          <w:rFonts w:asciiTheme="minorHAnsi" w:hAnsiTheme="minorHAnsi" w:cstheme="minorHAnsi"/>
          <w:noProof w:val="0"/>
          <w:sz w:val="20"/>
          <w:szCs w:val="20"/>
        </w:rPr>
        <w:t>s strani</w:t>
      </w:r>
      <w:r w:rsidR="0084545B" w:rsidRPr="003B2C94">
        <w:rPr>
          <w:rFonts w:asciiTheme="minorHAnsi" w:hAnsiTheme="minorHAnsi" w:cstheme="minorHAnsi"/>
          <w:noProof w:val="0"/>
          <w:sz w:val="20"/>
          <w:szCs w:val="20"/>
        </w:rPr>
        <w:t xml:space="preserve"> obeh </w:t>
      </w:r>
      <w:r w:rsidR="00082E44" w:rsidRPr="003B2C94">
        <w:rPr>
          <w:rFonts w:asciiTheme="minorHAnsi" w:hAnsiTheme="minorHAnsi" w:cstheme="minorHAnsi"/>
          <w:noProof w:val="0"/>
          <w:sz w:val="20"/>
          <w:szCs w:val="20"/>
        </w:rPr>
        <w:t>pogodbenih strank</w:t>
      </w:r>
      <w:r w:rsidR="0084545B" w:rsidRPr="003B2C94">
        <w:rPr>
          <w:rFonts w:asciiTheme="minorHAnsi" w:hAnsiTheme="minorHAnsi" w:cstheme="minorHAnsi"/>
          <w:noProof w:val="0"/>
          <w:sz w:val="20"/>
          <w:szCs w:val="20"/>
        </w:rPr>
        <w:t>). Pred tem uveljavljanje zahtevka izvajalca iz naslova vzdrževanja in pomoči uporabnikom ni možno oziroma tak zahtevek naročnik zavrne.</w:t>
      </w:r>
      <w:r w:rsidR="009207AA" w:rsidRPr="003B2C94">
        <w:rPr>
          <w:rFonts w:asciiTheme="minorHAnsi" w:hAnsiTheme="minorHAnsi" w:cstheme="minorHAnsi"/>
          <w:noProof w:val="0"/>
          <w:sz w:val="20"/>
          <w:szCs w:val="20"/>
        </w:rPr>
        <w:t xml:space="preserve"> </w:t>
      </w:r>
    </w:p>
    <w:p w14:paraId="64229229" w14:textId="5139DC01" w:rsidR="00FF524A" w:rsidRPr="003B2C94" w:rsidRDefault="00FF524A" w:rsidP="003B2C94">
      <w:pPr>
        <w:ind w:firstLine="709"/>
        <w:contextualSpacing/>
        <w:rPr>
          <w:rFonts w:asciiTheme="minorHAnsi" w:hAnsiTheme="minorHAnsi" w:cstheme="minorHAnsi"/>
          <w:noProof w:val="0"/>
          <w:sz w:val="20"/>
          <w:szCs w:val="20"/>
        </w:rPr>
      </w:pPr>
    </w:p>
    <w:p w14:paraId="4252A513" w14:textId="77777777" w:rsidR="00F334BB" w:rsidRPr="003B2C94" w:rsidRDefault="00D97975" w:rsidP="003B2C94">
      <w:pPr>
        <w:pStyle w:val="Odstavekseznama"/>
        <w:numPr>
          <w:ilvl w:val="0"/>
          <w:numId w:val="8"/>
        </w:numPr>
        <w:tabs>
          <w:tab w:val="left" w:pos="567"/>
          <w:tab w:val="left" w:pos="993"/>
        </w:tabs>
        <w:ind w:left="284" w:firstLine="0"/>
        <w:contextualSpacing/>
        <w:rPr>
          <w:rFonts w:asciiTheme="minorHAnsi" w:hAnsiTheme="minorHAnsi" w:cstheme="minorHAnsi"/>
          <w:b/>
          <w:noProof w:val="0"/>
          <w:sz w:val="20"/>
          <w:szCs w:val="20"/>
        </w:rPr>
      </w:pPr>
      <w:r w:rsidRPr="003B2C94">
        <w:rPr>
          <w:rFonts w:asciiTheme="minorHAnsi" w:hAnsiTheme="minorHAnsi" w:cstheme="minorHAnsi"/>
          <w:b/>
          <w:noProof w:val="0"/>
          <w:sz w:val="20"/>
          <w:szCs w:val="20"/>
        </w:rPr>
        <w:t>VZDRŽEVANJE IN POMOČ UPORABNIKOM</w:t>
      </w:r>
      <w:r w:rsidR="00FF524A" w:rsidRPr="003B2C94">
        <w:rPr>
          <w:rFonts w:asciiTheme="minorHAnsi" w:hAnsiTheme="minorHAnsi" w:cstheme="minorHAnsi"/>
          <w:b/>
          <w:noProof w:val="0"/>
          <w:sz w:val="20"/>
          <w:szCs w:val="20"/>
        </w:rPr>
        <w:t>:</w:t>
      </w:r>
    </w:p>
    <w:p w14:paraId="2DA88AC7" w14:textId="77777777" w:rsidR="00F334BB" w:rsidRPr="003B2C94" w:rsidRDefault="00F334BB" w:rsidP="003B2C94">
      <w:pPr>
        <w:pStyle w:val="Odstavekseznama"/>
        <w:tabs>
          <w:tab w:val="left" w:pos="567"/>
          <w:tab w:val="left" w:pos="993"/>
        </w:tabs>
        <w:ind w:left="709" w:hanging="142"/>
        <w:contextualSpacing/>
        <w:rPr>
          <w:rFonts w:asciiTheme="minorHAnsi" w:hAnsiTheme="minorHAnsi" w:cstheme="minorHAnsi"/>
          <w:b/>
          <w:noProof w:val="0"/>
          <w:sz w:val="20"/>
          <w:szCs w:val="20"/>
        </w:rPr>
      </w:pPr>
    </w:p>
    <w:p w14:paraId="15BC9272" w14:textId="771973C5" w:rsidR="009207AA" w:rsidRPr="003B2C94" w:rsidRDefault="009207AA" w:rsidP="003B2C94">
      <w:pPr>
        <w:pStyle w:val="Odstavekseznama"/>
        <w:tabs>
          <w:tab w:val="left" w:pos="567"/>
          <w:tab w:val="left" w:pos="993"/>
        </w:tabs>
        <w:ind w:left="567"/>
        <w:contextualSpacing/>
        <w:rPr>
          <w:rFonts w:asciiTheme="minorHAnsi" w:hAnsiTheme="minorHAnsi" w:cstheme="minorHAnsi"/>
          <w:b/>
          <w:noProof w:val="0"/>
          <w:sz w:val="20"/>
          <w:szCs w:val="20"/>
        </w:rPr>
      </w:pPr>
      <w:r w:rsidRPr="003B2C94">
        <w:rPr>
          <w:rFonts w:asciiTheme="minorHAnsi" w:hAnsiTheme="minorHAnsi" w:cstheme="minorHAnsi"/>
          <w:b/>
          <w:noProof w:val="0"/>
          <w:color w:val="000000" w:themeColor="text1"/>
          <w:sz w:val="20"/>
          <w:szCs w:val="20"/>
        </w:rPr>
        <w:t xml:space="preserve">V sklopu </w:t>
      </w:r>
      <w:r w:rsidR="000D08B6" w:rsidRPr="003B2C94">
        <w:rPr>
          <w:rFonts w:asciiTheme="minorHAnsi" w:hAnsiTheme="minorHAnsi" w:cstheme="minorHAnsi"/>
          <w:b/>
          <w:noProof w:val="0"/>
          <w:color w:val="000000" w:themeColor="text1"/>
          <w:sz w:val="20"/>
          <w:szCs w:val="20"/>
        </w:rPr>
        <w:t xml:space="preserve">javnega naročila </w:t>
      </w:r>
      <w:r w:rsidRPr="003B2C94">
        <w:rPr>
          <w:rFonts w:asciiTheme="minorHAnsi" w:hAnsiTheme="minorHAnsi" w:cstheme="minorHAnsi"/>
          <w:b/>
          <w:noProof w:val="0"/>
          <w:color w:val="000000" w:themeColor="text1"/>
          <w:sz w:val="20"/>
          <w:szCs w:val="20"/>
        </w:rPr>
        <w:t>je vključeno tudi vzdrževanje sistema in pomoč uporabnikom, na zahtevo naročnika, v obsegu 100 ur v času trajanja veljavnosti pogodbe, ki mora obsegati najmanj:</w:t>
      </w:r>
    </w:p>
    <w:p w14:paraId="44EEE825"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redno vzdrževanje sistema, med katerega štejemo:</w:t>
      </w:r>
    </w:p>
    <w:p w14:paraId="1C4CB094"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mesečne preglede delovanja operacijskega sistema in pregled strežnikov,</w:t>
      </w:r>
    </w:p>
    <w:p w14:paraId="451EEF2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predloge za nadgradnjo operacijskega sistema za zagotavljanje skladnosti z zadnjimi verzijami,</w:t>
      </w:r>
    </w:p>
    <w:p w14:paraId="4EC8F598"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eastAsiaTheme="minorHAnsi" w:hAnsiTheme="minorHAnsi" w:cstheme="minorHAnsi"/>
          <w:color w:val="000000" w:themeColor="text1"/>
          <w:sz w:val="20"/>
          <w:szCs w:val="20"/>
        </w:rPr>
        <w:t>odpravo napak, ki vplivajo na delovanje sistema,</w:t>
      </w:r>
    </w:p>
    <w:p w14:paraId="0E82A6EE"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diagnostiko napak ob nedelovanju,</w:t>
      </w:r>
    </w:p>
    <w:p w14:paraId="454AC2B7"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w:t>
      </w:r>
    </w:p>
    <w:p w14:paraId="601CC08B"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 zaradi tehnoloških novosti,</w:t>
      </w:r>
    </w:p>
    <w:p w14:paraId="4A137B1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 xml:space="preserve">vzdrževanje podatkovnih baz, vseh pripadajočih okolij in komponent, </w:t>
      </w:r>
    </w:p>
    <w:p w14:paraId="686554ED"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vzdrževanje vseh ogrodij informacijskega sistema (tudi spletni strežnik, konteinerji in podobno),</w:t>
      </w:r>
    </w:p>
    <w:p w14:paraId="1277FDD0"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lastRenderedPageBreak/>
        <w:t>vsa smiselno povezana vzdrževalna dela,</w:t>
      </w:r>
    </w:p>
    <w:p w14:paraId="2050D5C1"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pomoč uporabnikom pri uporabi informacijskega sistema,</w:t>
      </w:r>
    </w:p>
    <w:p w14:paraId="582501A3"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telefonsko svetovanje,</w:t>
      </w:r>
    </w:p>
    <w:p w14:paraId="1EBCB0B8"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morebitne dodatne migracije podatkov,</w:t>
      </w:r>
    </w:p>
    <w:p w14:paraId="47D448E7"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prilagoditve/spremembe konfiguracij,</w:t>
      </w:r>
    </w:p>
    <w:p w14:paraId="35FD9964"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administracijo in posege na podatkovnih bazah,</w:t>
      </w:r>
    </w:p>
    <w:p w14:paraId="5CF25224"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razpoložljivost kadrov, kot jih je izvajalec navedel v svoji ponudbi,</w:t>
      </w:r>
    </w:p>
    <w:p w14:paraId="57460D7D"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optimizacijo obstoječih, že vgrajenih funkcionalnosti,</w:t>
      </w:r>
    </w:p>
    <w:p w14:paraId="3580492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nadzor nad ustrezno umestitvijo na strežnik in obremenjenosti baze,</w:t>
      </w:r>
    </w:p>
    <w:p w14:paraId="158347B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odpravo težav zaradi migracij na nove verzije sistemskega okolja,</w:t>
      </w:r>
    </w:p>
    <w:p w14:paraId="68631C8E"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 zaradi potreb povezovanja z drugimi programskimi rešitvami, ki jih uporablja naročnik,</w:t>
      </w:r>
    </w:p>
    <w:p w14:paraId="3D4B7510"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12D6BBDC" w14:textId="77777777" w:rsidR="005C28EA" w:rsidRPr="003B2C94" w:rsidRDefault="005C28EA" w:rsidP="003B2C94">
      <w:pPr>
        <w:pStyle w:val="Odstavekseznama"/>
        <w:numPr>
          <w:ilvl w:val="0"/>
          <w:numId w:val="34"/>
        </w:numPr>
        <w:tabs>
          <w:tab w:val="left" w:pos="1134"/>
        </w:tabs>
        <w:rPr>
          <w:rFonts w:asciiTheme="minorHAnsi" w:hAnsiTheme="minorHAnsi" w:cstheme="minorHAnsi"/>
          <w:sz w:val="20"/>
          <w:szCs w:val="20"/>
        </w:rPr>
      </w:pPr>
      <w:r w:rsidRPr="003B2C94">
        <w:rPr>
          <w:rFonts w:asciiTheme="minorHAnsi" w:hAnsiTheme="minorHAnsi" w:cstheme="minorHAnsi"/>
          <w:color w:val="000000" w:themeColor="text1"/>
          <w:sz w:val="20"/>
          <w:szCs w:val="20"/>
        </w:rPr>
        <w:t>druga smiselno povezana vzdrževalna dela.</w:t>
      </w:r>
    </w:p>
    <w:p w14:paraId="794CB420" w14:textId="19A67AE6" w:rsidR="00FD79FB" w:rsidRPr="003B2C94" w:rsidRDefault="00FD79FB" w:rsidP="003B2C94">
      <w:pPr>
        <w:ind w:firstLine="709"/>
        <w:contextualSpacing/>
        <w:rPr>
          <w:rFonts w:asciiTheme="minorHAnsi" w:hAnsiTheme="minorHAnsi" w:cstheme="minorHAnsi"/>
          <w:noProof w:val="0"/>
          <w:sz w:val="20"/>
          <w:szCs w:val="20"/>
        </w:rPr>
      </w:pPr>
    </w:p>
    <w:p w14:paraId="75CEAE69" w14:textId="77777777" w:rsidR="00F334BB" w:rsidRPr="003B2C94" w:rsidRDefault="00FF524A" w:rsidP="003B2C94">
      <w:pPr>
        <w:pStyle w:val="Odstavekseznama"/>
        <w:numPr>
          <w:ilvl w:val="0"/>
          <w:numId w:val="8"/>
        </w:numPr>
        <w:tabs>
          <w:tab w:val="left" w:pos="567"/>
        </w:tabs>
        <w:ind w:left="284" w:firstLine="0"/>
        <w:rPr>
          <w:rFonts w:asciiTheme="minorHAnsi" w:hAnsiTheme="minorHAnsi" w:cstheme="minorHAnsi"/>
          <w:noProof w:val="0"/>
          <w:sz w:val="20"/>
          <w:szCs w:val="20"/>
        </w:rPr>
      </w:pPr>
      <w:r w:rsidRPr="003B2C94">
        <w:rPr>
          <w:rFonts w:asciiTheme="minorHAnsi" w:hAnsiTheme="minorHAnsi" w:cstheme="minorHAnsi"/>
          <w:b/>
          <w:noProof w:val="0"/>
          <w:sz w:val="20"/>
          <w:szCs w:val="20"/>
        </w:rPr>
        <w:t>NADGRADNJ</w:t>
      </w:r>
      <w:r w:rsidR="001958C2" w:rsidRPr="003B2C94">
        <w:rPr>
          <w:rFonts w:asciiTheme="minorHAnsi" w:hAnsiTheme="minorHAnsi" w:cstheme="minorHAnsi"/>
          <w:b/>
          <w:noProof w:val="0"/>
          <w:sz w:val="20"/>
          <w:szCs w:val="20"/>
        </w:rPr>
        <w:t>E</w:t>
      </w:r>
    </w:p>
    <w:p w14:paraId="7C85659E" w14:textId="77777777" w:rsidR="00F334BB" w:rsidRPr="003B2C94" w:rsidRDefault="00F334BB" w:rsidP="003B2C94">
      <w:pPr>
        <w:pStyle w:val="Odstavekseznama"/>
        <w:tabs>
          <w:tab w:val="left" w:pos="567"/>
          <w:tab w:val="left" w:pos="993"/>
        </w:tabs>
        <w:ind w:left="709" w:hanging="142"/>
        <w:rPr>
          <w:rFonts w:asciiTheme="minorHAnsi" w:hAnsiTheme="minorHAnsi" w:cstheme="minorHAnsi"/>
          <w:b/>
          <w:noProof w:val="0"/>
          <w:sz w:val="20"/>
          <w:szCs w:val="20"/>
        </w:rPr>
      </w:pPr>
    </w:p>
    <w:p w14:paraId="125FA713" w14:textId="099E837B" w:rsidR="000535FF" w:rsidRPr="003B2C94" w:rsidRDefault="0084545B"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Kot nadgradnja se smatra razvoj nove funkcionalnosti, ki v novem implementiranem informacijskem sistemu še ne obstaja in se razlikuje od prilagoditve (manjše razširitve, spremembe) obstoječe funkcionalnosti. Nadgradnja je tudi vsak poseg v programsko kodo, ki ni opravljen z namenom odprave napake na obstoječem sistemu. Nadgradnje so mogoče po primopredaji posameznega modula (tj. po podpisanem primopredajnem zapisniku posameznega modula </w:t>
      </w:r>
      <w:r w:rsidR="000D08B6" w:rsidRPr="003B2C94">
        <w:rPr>
          <w:rFonts w:asciiTheme="minorHAnsi" w:hAnsiTheme="minorHAnsi" w:cstheme="minorHAnsi"/>
          <w:noProof w:val="0"/>
          <w:sz w:val="20"/>
          <w:szCs w:val="20"/>
        </w:rPr>
        <w:t xml:space="preserve">s </w:t>
      </w:r>
      <w:r w:rsidRPr="003B2C94">
        <w:rPr>
          <w:rFonts w:asciiTheme="minorHAnsi" w:hAnsiTheme="minorHAnsi" w:cstheme="minorHAnsi"/>
          <w:noProof w:val="0"/>
          <w:sz w:val="20"/>
          <w:szCs w:val="20"/>
        </w:rPr>
        <w:t>strani</w:t>
      </w:r>
      <w:r w:rsidR="000D08B6" w:rsidRPr="003B2C94">
        <w:rPr>
          <w:rFonts w:asciiTheme="minorHAnsi" w:hAnsiTheme="minorHAnsi" w:cstheme="minorHAnsi"/>
          <w:noProof w:val="0"/>
          <w:sz w:val="20"/>
          <w:szCs w:val="20"/>
        </w:rPr>
        <w:t xml:space="preserve"> obeh pogodbenih strank</w:t>
      </w:r>
      <w:r w:rsidRPr="003B2C94">
        <w:rPr>
          <w:rFonts w:asciiTheme="minorHAnsi" w:hAnsiTheme="minorHAnsi" w:cstheme="minorHAnsi"/>
          <w:noProof w:val="0"/>
          <w:sz w:val="20"/>
          <w:szCs w:val="20"/>
        </w:rPr>
        <w:t>). Pred tem uveljavljanje zahtevka izvajalca iz naslova nadgradenj ni možno oziroma tak zahtevek naročnik zavrne.</w:t>
      </w:r>
    </w:p>
    <w:p w14:paraId="29A63F84" w14:textId="77777777" w:rsidR="000535FF" w:rsidRPr="003B2C94" w:rsidRDefault="000535FF" w:rsidP="003B2C94">
      <w:pPr>
        <w:pStyle w:val="Odstavekseznama"/>
        <w:tabs>
          <w:tab w:val="left" w:pos="567"/>
          <w:tab w:val="left" w:pos="993"/>
        </w:tabs>
        <w:ind w:left="567"/>
        <w:rPr>
          <w:rFonts w:asciiTheme="minorHAnsi" w:hAnsiTheme="minorHAnsi" w:cstheme="minorHAnsi"/>
          <w:noProof w:val="0"/>
          <w:sz w:val="20"/>
          <w:szCs w:val="20"/>
        </w:rPr>
      </w:pPr>
    </w:p>
    <w:p w14:paraId="10E774E6" w14:textId="41F330DC" w:rsidR="00FF524A" w:rsidRPr="003B2C94" w:rsidRDefault="00FF524A"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izvedel:</w:t>
      </w:r>
    </w:p>
    <w:p w14:paraId="77706CB9" w14:textId="77777777" w:rsidR="009207AA" w:rsidRPr="003B2C94" w:rsidRDefault="00DF5883"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nadgradnje sistema na zahtevo naročnika v obsegu največ do 400 ur v času trajanja veljavnosti pogodbe,</w:t>
      </w:r>
    </w:p>
    <w:p w14:paraId="6E40BDD8" w14:textId="2126C4C7" w:rsidR="00835516" w:rsidRPr="003B2C94" w:rsidRDefault="008A57FA"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pripravo </w:t>
      </w:r>
      <w:r w:rsidR="00DF5883" w:rsidRPr="003B2C94">
        <w:rPr>
          <w:rFonts w:asciiTheme="minorHAnsi" w:hAnsiTheme="minorHAnsi" w:cstheme="minorHAnsi"/>
          <w:noProof w:val="0"/>
          <w:sz w:val="20"/>
          <w:szCs w:val="20"/>
        </w:rPr>
        <w:t>potrebne razvojne, tehnične in uporabniške dokumentacije po spremembah.</w:t>
      </w:r>
    </w:p>
    <w:p w14:paraId="77CBE4CE" w14:textId="2AE036B8" w:rsidR="0084545B" w:rsidRPr="003B2C94" w:rsidRDefault="0084545B" w:rsidP="003B2C94">
      <w:pPr>
        <w:ind w:firstLine="709"/>
        <w:contextualSpacing/>
        <w:rPr>
          <w:rFonts w:asciiTheme="minorHAnsi" w:hAnsiTheme="minorHAnsi" w:cstheme="minorHAnsi"/>
          <w:noProof w:val="0"/>
          <w:sz w:val="20"/>
          <w:szCs w:val="20"/>
        </w:rPr>
      </w:pPr>
    </w:p>
    <w:p w14:paraId="7206A274" w14:textId="77777777" w:rsidR="000535FF" w:rsidRPr="003B2C94" w:rsidRDefault="003929FF" w:rsidP="003B2C94">
      <w:pPr>
        <w:pStyle w:val="Odstavekseznama"/>
        <w:numPr>
          <w:ilvl w:val="0"/>
          <w:numId w:val="8"/>
        </w:numPr>
        <w:tabs>
          <w:tab w:val="left" w:pos="567"/>
          <w:tab w:val="left" w:pos="993"/>
        </w:tabs>
        <w:ind w:left="284" w:firstLine="0"/>
        <w:rPr>
          <w:rFonts w:asciiTheme="minorHAnsi" w:hAnsiTheme="minorHAnsi" w:cstheme="minorHAnsi"/>
          <w:b/>
          <w:noProof w:val="0"/>
          <w:sz w:val="20"/>
          <w:szCs w:val="20"/>
        </w:rPr>
      </w:pPr>
      <w:r w:rsidRPr="003B2C94">
        <w:rPr>
          <w:rFonts w:asciiTheme="minorHAnsi" w:hAnsiTheme="minorHAnsi" w:cstheme="minorHAnsi"/>
          <w:b/>
          <w:noProof w:val="0"/>
          <w:sz w:val="20"/>
          <w:szCs w:val="20"/>
        </w:rPr>
        <w:t>GARANCIJA</w:t>
      </w:r>
    </w:p>
    <w:p w14:paraId="26907DCF" w14:textId="77777777"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p>
    <w:p w14:paraId="7E61053C" w14:textId="6A9AEB65"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r w:rsidRPr="003B2C94">
        <w:rPr>
          <w:rFonts w:asciiTheme="minorHAnsi" w:hAnsiTheme="minorHAnsi" w:cstheme="minorHAnsi"/>
          <w:bCs/>
          <w:noProof w:val="0"/>
          <w:color w:val="000000" w:themeColor="text1"/>
          <w:sz w:val="20"/>
          <w:szCs w:val="20"/>
        </w:rPr>
        <w:t xml:space="preserve">Pod garancijo se upoštevajo vse napake in pomanjkljivosti </w:t>
      </w:r>
      <w:r w:rsidR="00627E1A" w:rsidRPr="003B2C94">
        <w:rPr>
          <w:rFonts w:asciiTheme="minorHAnsi" w:hAnsiTheme="minorHAnsi" w:cstheme="minorHAnsi"/>
          <w:bCs/>
          <w:noProof w:val="0"/>
          <w:color w:val="000000" w:themeColor="text1"/>
          <w:sz w:val="20"/>
          <w:szCs w:val="20"/>
        </w:rPr>
        <w:t>informacijskega sistema</w:t>
      </w:r>
      <w:r w:rsidR="008A57FA" w:rsidRPr="003B2C94">
        <w:rPr>
          <w:rFonts w:asciiTheme="minorHAnsi" w:hAnsiTheme="minorHAnsi" w:cstheme="minorHAnsi"/>
          <w:bCs/>
          <w:noProof w:val="0"/>
          <w:color w:val="000000" w:themeColor="text1"/>
          <w:sz w:val="20"/>
          <w:szCs w:val="20"/>
        </w:rPr>
        <w:t>,</w:t>
      </w:r>
      <w:r w:rsidR="00627E1A" w:rsidRPr="003B2C94">
        <w:rPr>
          <w:rFonts w:asciiTheme="minorHAnsi" w:hAnsiTheme="minorHAnsi" w:cstheme="minorHAnsi"/>
          <w:bCs/>
          <w:noProof w:val="0"/>
          <w:color w:val="000000" w:themeColor="text1"/>
          <w:sz w:val="20"/>
          <w:szCs w:val="20"/>
        </w:rPr>
        <w:t xml:space="preserve"> </w:t>
      </w:r>
      <w:r w:rsidRPr="003B2C94">
        <w:rPr>
          <w:rFonts w:asciiTheme="minorHAnsi" w:hAnsiTheme="minorHAnsi" w:cstheme="minorHAnsi"/>
          <w:bCs/>
          <w:noProof w:val="0"/>
          <w:color w:val="000000" w:themeColor="text1"/>
          <w:sz w:val="20"/>
          <w:szCs w:val="20"/>
        </w:rPr>
        <w:t xml:space="preserve">ugotovljene po zagonu posameznega uporabniškega modula v produkcijo, med samo uporabo in razvojem vseh naslednjih uporabniških modulov, in so povezane z izdelavo </w:t>
      </w:r>
      <w:r w:rsidR="00951EB3" w:rsidRPr="003B2C94">
        <w:rPr>
          <w:rFonts w:asciiTheme="minorHAnsi" w:hAnsiTheme="minorHAnsi" w:cstheme="minorHAnsi"/>
          <w:bCs/>
          <w:noProof w:val="0"/>
          <w:color w:val="000000" w:themeColor="text1"/>
          <w:sz w:val="20"/>
          <w:szCs w:val="20"/>
        </w:rPr>
        <w:t>nadaljnjih</w:t>
      </w:r>
      <w:r w:rsidRPr="003B2C94">
        <w:rPr>
          <w:rFonts w:asciiTheme="minorHAnsi" w:hAnsiTheme="minorHAnsi" w:cstheme="minorHAnsi"/>
          <w:bCs/>
          <w:noProof w:val="0"/>
          <w:color w:val="000000" w:themeColor="text1"/>
          <w:sz w:val="20"/>
          <w:szCs w:val="20"/>
        </w:rPr>
        <w:t xml:space="preserve"> uporabniških modulov</w:t>
      </w:r>
      <w:r w:rsidR="00627E1A" w:rsidRPr="003B2C94">
        <w:rPr>
          <w:rFonts w:asciiTheme="minorHAnsi" w:hAnsiTheme="minorHAnsi" w:cstheme="minorHAnsi"/>
          <w:bCs/>
          <w:noProof w:val="0"/>
          <w:color w:val="000000" w:themeColor="text1"/>
          <w:sz w:val="20"/>
          <w:szCs w:val="20"/>
        </w:rPr>
        <w:t xml:space="preserve"> oziroma vplivajo na delovanje programske rešitve</w:t>
      </w:r>
      <w:r w:rsidRPr="003B2C94">
        <w:rPr>
          <w:rFonts w:asciiTheme="minorHAnsi" w:hAnsiTheme="minorHAnsi" w:cstheme="minorHAnsi"/>
          <w:bCs/>
          <w:noProof w:val="0"/>
          <w:color w:val="000000" w:themeColor="text1"/>
          <w:sz w:val="20"/>
          <w:szCs w:val="20"/>
        </w:rPr>
        <w:t>. Gre za napake v delovanju informacijskega sistema, ki so posledica neustreznega razvoja ali konfiguracije izvajalca.</w:t>
      </w:r>
    </w:p>
    <w:p w14:paraId="6D9303B7" w14:textId="1AA68986" w:rsidR="00883F75" w:rsidRPr="003B2C94" w:rsidRDefault="00883F75" w:rsidP="003B2C94">
      <w:pPr>
        <w:contextualSpacing/>
        <w:rPr>
          <w:rFonts w:asciiTheme="minorHAnsi" w:hAnsiTheme="minorHAnsi" w:cstheme="minorHAnsi"/>
          <w:noProof w:val="0"/>
          <w:sz w:val="20"/>
          <w:szCs w:val="20"/>
        </w:rPr>
      </w:pPr>
    </w:p>
    <w:p w14:paraId="6B685D70" w14:textId="5BFE4EBD" w:rsidR="00C85D2A" w:rsidRPr="003B2C94" w:rsidRDefault="00835516" w:rsidP="00E12DF0">
      <w:pPr>
        <w:pStyle w:val="Odstavekseznama"/>
        <w:numPr>
          <w:ilvl w:val="0"/>
          <w:numId w:val="36"/>
        </w:numPr>
        <w:tabs>
          <w:tab w:val="left" w:pos="426"/>
        </w:tabs>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Storit</w:t>
      </w:r>
      <w:r w:rsidR="000535FF" w:rsidRPr="003B2C94">
        <w:rPr>
          <w:rFonts w:asciiTheme="minorHAnsi" w:hAnsiTheme="minorHAnsi" w:cstheme="minorHAnsi"/>
          <w:bCs/>
          <w:noProof w:val="0"/>
          <w:sz w:val="20"/>
          <w:szCs w:val="20"/>
        </w:rPr>
        <w:t>ev</w:t>
      </w:r>
      <w:r w:rsidRPr="003B2C94">
        <w:rPr>
          <w:rFonts w:asciiTheme="minorHAnsi" w:hAnsiTheme="minorHAnsi" w:cstheme="minorHAnsi"/>
          <w:bCs/>
          <w:noProof w:val="0"/>
          <w:sz w:val="20"/>
          <w:szCs w:val="20"/>
        </w:rPr>
        <w:t xml:space="preserve"> podpore se izvaja z oddaljenim dostopom v omrežje naročnika, za katerega ustrezno poskrbi izvajalec. Izvajalec mora zagotoviti svoje RSA </w:t>
      </w:r>
      <w:proofErr w:type="spellStart"/>
      <w:r w:rsidRPr="003B2C94">
        <w:rPr>
          <w:rFonts w:asciiTheme="minorHAnsi" w:hAnsiTheme="minorHAnsi" w:cstheme="minorHAnsi"/>
          <w:bCs/>
          <w:noProof w:val="0"/>
          <w:sz w:val="20"/>
          <w:szCs w:val="20"/>
        </w:rPr>
        <w:t>Secure</w:t>
      </w:r>
      <w:proofErr w:type="spellEnd"/>
      <w:r w:rsidRPr="003B2C94">
        <w:rPr>
          <w:rFonts w:asciiTheme="minorHAnsi" w:hAnsiTheme="minorHAnsi" w:cstheme="minorHAnsi"/>
          <w:bCs/>
          <w:noProof w:val="0"/>
          <w:sz w:val="20"/>
          <w:szCs w:val="20"/>
        </w:rPr>
        <w:t xml:space="preserve"> ID </w:t>
      </w:r>
      <w:proofErr w:type="spellStart"/>
      <w:r w:rsidRPr="003B2C94">
        <w:rPr>
          <w:rFonts w:asciiTheme="minorHAnsi" w:hAnsiTheme="minorHAnsi" w:cstheme="minorHAnsi"/>
          <w:bCs/>
          <w:noProof w:val="0"/>
          <w:sz w:val="20"/>
          <w:szCs w:val="20"/>
        </w:rPr>
        <w:t>geselnike</w:t>
      </w:r>
      <w:proofErr w:type="spellEnd"/>
      <w:r w:rsidRPr="003B2C94">
        <w:rPr>
          <w:rFonts w:asciiTheme="minorHAnsi" w:hAnsiTheme="minorHAnsi" w:cstheme="minorHAnsi"/>
          <w:bCs/>
          <w:noProof w:val="0"/>
          <w:sz w:val="20"/>
          <w:szCs w:val="20"/>
        </w:rPr>
        <w:t>, katere pridobi na Ministrstvu za javno upravo. Izvajalec je dolžan o vseh posegih preko oddaljenega dostopa predhodno obvestiti kontaktno osebo pri naročniku</w:t>
      </w:r>
      <w:r w:rsidR="00E12DF0">
        <w:rPr>
          <w:rFonts w:asciiTheme="minorHAnsi" w:hAnsiTheme="minorHAnsi" w:cstheme="minorHAnsi"/>
          <w:bCs/>
          <w:noProof w:val="0"/>
          <w:sz w:val="20"/>
          <w:szCs w:val="20"/>
        </w:rPr>
        <w:t xml:space="preserve"> ter spoštovati sklenjeno pogodbo za storitev oddaljenega dostopa</w:t>
      </w:r>
      <w:r w:rsidRPr="003B2C94">
        <w:rPr>
          <w:rFonts w:asciiTheme="minorHAnsi" w:hAnsiTheme="minorHAnsi" w:cstheme="minorHAnsi"/>
          <w:bCs/>
          <w:noProof w:val="0"/>
          <w:sz w:val="20"/>
          <w:szCs w:val="20"/>
        </w:rPr>
        <w:t>. Če je poseg urgentne narave (</w:t>
      </w:r>
      <w:r w:rsidR="008A57FA" w:rsidRPr="003B2C94">
        <w:rPr>
          <w:rFonts w:asciiTheme="minorHAnsi" w:hAnsiTheme="minorHAnsi" w:cstheme="minorHAnsi"/>
          <w:bCs/>
          <w:noProof w:val="0"/>
          <w:sz w:val="20"/>
          <w:szCs w:val="20"/>
        </w:rPr>
        <w:t xml:space="preserve">npr. nedelovanje </w:t>
      </w:r>
      <w:r w:rsidRPr="003B2C94">
        <w:rPr>
          <w:rFonts w:asciiTheme="minorHAnsi" w:hAnsiTheme="minorHAnsi" w:cstheme="minorHAnsi"/>
          <w:bCs/>
          <w:noProof w:val="0"/>
          <w:sz w:val="20"/>
          <w:szCs w:val="20"/>
        </w:rPr>
        <w:t>strežnik</w:t>
      </w:r>
      <w:r w:rsidR="008A57F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w:t>
      </w:r>
      <w:r w:rsidR="008A57FA" w:rsidRPr="003B2C94">
        <w:rPr>
          <w:rFonts w:asciiTheme="minorHAnsi" w:hAnsiTheme="minorHAnsi" w:cstheme="minorHAnsi"/>
          <w:bCs/>
          <w:noProof w:val="0"/>
          <w:sz w:val="20"/>
          <w:szCs w:val="20"/>
        </w:rPr>
        <w:t>naročnika</w:t>
      </w:r>
      <w:r w:rsidRPr="003B2C94">
        <w:rPr>
          <w:rFonts w:asciiTheme="minorHAnsi" w:hAnsiTheme="minorHAnsi" w:cstheme="minorHAnsi"/>
          <w:bCs/>
          <w:noProof w:val="0"/>
          <w:sz w:val="20"/>
          <w:szCs w:val="20"/>
        </w:rPr>
        <w:t>), sme izvajalec kontaktno osebo pri naročniku obvestiti po opravljeni storitvi.</w:t>
      </w:r>
      <w:r w:rsidR="00E12DF0">
        <w:rPr>
          <w:rFonts w:asciiTheme="minorHAnsi" w:hAnsiTheme="minorHAnsi" w:cstheme="minorHAnsi"/>
          <w:bCs/>
          <w:noProof w:val="0"/>
          <w:sz w:val="20"/>
          <w:szCs w:val="20"/>
        </w:rPr>
        <w:t xml:space="preserve"> Naročnik lahko kadarkoli preverja prijave izvajalca preko oddaljenega dostopa v omrežju naročnika.</w:t>
      </w:r>
    </w:p>
    <w:p w14:paraId="17E18CC3" w14:textId="59CE81DA" w:rsidR="00FF524A" w:rsidRPr="003B2C94" w:rsidRDefault="00FF524A" w:rsidP="003B2C94">
      <w:pPr>
        <w:rPr>
          <w:rFonts w:asciiTheme="minorHAnsi" w:hAnsiTheme="minorHAnsi" w:cstheme="minorHAnsi"/>
          <w:b/>
          <w:bCs/>
          <w:noProof w:val="0"/>
          <w:sz w:val="20"/>
          <w:szCs w:val="20"/>
        </w:rPr>
      </w:pPr>
    </w:p>
    <w:p w14:paraId="527D9D33" w14:textId="77777777" w:rsidR="00FC71B6" w:rsidRDefault="00FC71B6">
      <w:pPr>
        <w:widowControl w:val="0"/>
        <w:jc w:val="left"/>
        <w:rPr>
          <w:rFonts w:asciiTheme="minorHAnsi" w:hAnsiTheme="minorHAnsi" w:cstheme="minorHAnsi"/>
          <w:bCs/>
          <w:noProof w:val="0"/>
          <w:sz w:val="20"/>
          <w:szCs w:val="20"/>
        </w:rPr>
      </w:pPr>
      <w:r>
        <w:rPr>
          <w:rFonts w:asciiTheme="minorHAnsi" w:hAnsiTheme="minorHAnsi" w:cstheme="minorHAnsi"/>
          <w:bCs/>
          <w:noProof w:val="0"/>
          <w:sz w:val="20"/>
          <w:szCs w:val="20"/>
        </w:rPr>
        <w:br w:type="page"/>
      </w:r>
    </w:p>
    <w:p w14:paraId="42E1D906" w14:textId="62C59F50" w:rsidR="00FF524A" w:rsidRPr="003B2C94" w:rsidRDefault="00FF524A" w:rsidP="003B2C94">
      <w:pPr>
        <w:pStyle w:val="Odstavekseznama"/>
        <w:numPr>
          <w:ilvl w:val="0"/>
          <w:numId w:val="10"/>
        </w:numPr>
        <w:ind w:left="284" w:hanging="284"/>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lastRenderedPageBreak/>
        <w:t>člen</w:t>
      </w:r>
    </w:p>
    <w:p w14:paraId="6D4FA041" w14:textId="77777777" w:rsidR="00FF524A" w:rsidRPr="003B2C94" w:rsidRDefault="00FF524A" w:rsidP="003B2C94">
      <w:pPr>
        <w:rPr>
          <w:rFonts w:asciiTheme="minorHAnsi" w:hAnsiTheme="minorHAnsi" w:cstheme="minorHAnsi"/>
          <w:bCs/>
          <w:noProof w:val="0"/>
          <w:sz w:val="20"/>
          <w:szCs w:val="20"/>
        </w:rPr>
      </w:pPr>
    </w:p>
    <w:p w14:paraId="22C3DF17" w14:textId="0C3C2EDD" w:rsidR="00FF524A" w:rsidRPr="003B2C94" w:rsidRDefault="00FF524A" w:rsidP="003B2C94">
      <w:pPr>
        <w:pStyle w:val="Odstavekseznama"/>
        <w:numPr>
          <w:ilvl w:val="0"/>
          <w:numId w:val="19"/>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Do namestitve dokončnih rešitev bo razvoj potekal v razvojnem okolju</w:t>
      </w:r>
      <w:r w:rsidR="0005717C" w:rsidRPr="003B2C94">
        <w:rPr>
          <w:rFonts w:asciiTheme="minorHAnsi" w:hAnsiTheme="minorHAnsi" w:cstheme="minorHAnsi"/>
          <w:bCs/>
          <w:noProof w:val="0"/>
          <w:sz w:val="20"/>
          <w:szCs w:val="20"/>
        </w:rPr>
        <w:t xml:space="preserve"> pri izvajalcu</w:t>
      </w:r>
      <w:r w:rsidRPr="003B2C94">
        <w:rPr>
          <w:rFonts w:asciiTheme="minorHAnsi" w:hAnsiTheme="minorHAnsi" w:cstheme="minorHAnsi"/>
          <w:bCs/>
          <w:noProof w:val="0"/>
          <w:sz w:val="20"/>
          <w:szCs w:val="20"/>
        </w:rPr>
        <w:t>. Vmesni rezultati bodo vidni na URL naslovu</w:t>
      </w:r>
      <w:r w:rsidR="0005717C" w:rsidRPr="003B2C94">
        <w:rPr>
          <w:rFonts w:asciiTheme="minorHAnsi" w:hAnsiTheme="minorHAnsi" w:cstheme="minorHAnsi"/>
          <w:bCs/>
          <w:noProof w:val="0"/>
          <w:sz w:val="20"/>
          <w:szCs w:val="20"/>
        </w:rPr>
        <w:t xml:space="preserve"> oz. po dogovoru z naročnikom</w:t>
      </w:r>
      <w:r w:rsidRPr="003B2C94">
        <w:rPr>
          <w:rFonts w:asciiTheme="minorHAnsi" w:hAnsiTheme="minorHAnsi" w:cstheme="minorHAnsi"/>
          <w:bCs/>
          <w:noProof w:val="0"/>
          <w:sz w:val="20"/>
          <w:szCs w:val="20"/>
        </w:rPr>
        <w:t xml:space="preserve">. Izvajalec bo naročnika v času izvajanja </w:t>
      </w:r>
      <w:r w:rsidR="0005717C" w:rsidRPr="003B2C94">
        <w:rPr>
          <w:rFonts w:asciiTheme="minorHAnsi" w:hAnsiTheme="minorHAnsi" w:cstheme="minorHAnsi"/>
          <w:bCs/>
          <w:noProof w:val="0"/>
          <w:sz w:val="20"/>
          <w:szCs w:val="20"/>
        </w:rPr>
        <w:t xml:space="preserve">razvoja </w:t>
      </w:r>
      <w:r w:rsidRPr="003B2C94">
        <w:rPr>
          <w:rFonts w:asciiTheme="minorHAnsi" w:hAnsiTheme="minorHAnsi" w:cstheme="minorHAnsi"/>
          <w:bCs/>
          <w:noProof w:val="0"/>
          <w:sz w:val="20"/>
          <w:szCs w:val="20"/>
        </w:rPr>
        <w:t>obveščal o podrobnostih za ogled ter posredoval informacije o delnih rešitvah</w:t>
      </w:r>
      <w:r w:rsidR="0005717C" w:rsidRPr="003B2C94">
        <w:rPr>
          <w:rFonts w:asciiTheme="minorHAnsi" w:hAnsiTheme="minorHAnsi" w:cstheme="minorHAnsi"/>
          <w:bCs/>
          <w:noProof w:val="0"/>
          <w:sz w:val="20"/>
          <w:szCs w:val="20"/>
        </w:rPr>
        <w:t>.</w:t>
      </w:r>
      <w:r w:rsidR="00951EB3"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Tako razvojno</w:t>
      </w:r>
      <w:r w:rsidR="00FD63E1" w:rsidRPr="003B2C94">
        <w:rPr>
          <w:rFonts w:asciiTheme="minorHAnsi" w:hAnsiTheme="minorHAnsi" w:cstheme="minorHAnsi"/>
          <w:bCs/>
          <w:noProof w:val="0"/>
          <w:sz w:val="20"/>
          <w:szCs w:val="20"/>
        </w:rPr>
        <w:t>/testno</w:t>
      </w:r>
      <w:r w:rsidR="00402A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kot produkcijsko okolje </w:t>
      </w:r>
      <w:r w:rsidR="00402ADA" w:rsidRPr="003B2C94">
        <w:rPr>
          <w:rFonts w:asciiTheme="minorHAnsi" w:hAnsiTheme="minorHAnsi" w:cstheme="minorHAnsi"/>
          <w:bCs/>
          <w:noProof w:val="0"/>
          <w:sz w:val="20"/>
          <w:szCs w:val="20"/>
        </w:rPr>
        <w:t xml:space="preserve">morata </w:t>
      </w:r>
      <w:r w:rsidRPr="003B2C94">
        <w:rPr>
          <w:rFonts w:asciiTheme="minorHAnsi" w:hAnsiTheme="minorHAnsi" w:cstheme="minorHAnsi"/>
          <w:bCs/>
          <w:noProof w:val="0"/>
          <w:sz w:val="20"/>
          <w:szCs w:val="20"/>
        </w:rPr>
        <w:t xml:space="preserve">biti po predaji </w:t>
      </w:r>
      <w:r w:rsidR="00402ADA" w:rsidRPr="003B2C94">
        <w:rPr>
          <w:rFonts w:asciiTheme="minorHAnsi" w:hAnsiTheme="minorHAnsi" w:cstheme="minorHAnsi"/>
          <w:bCs/>
          <w:noProof w:val="0"/>
          <w:sz w:val="20"/>
          <w:szCs w:val="20"/>
        </w:rPr>
        <w:t>vz</w:t>
      </w:r>
      <w:r w:rsidRPr="003B2C94">
        <w:rPr>
          <w:rFonts w:asciiTheme="minorHAnsi" w:hAnsiTheme="minorHAnsi" w:cstheme="minorHAnsi"/>
          <w:bCs/>
          <w:noProof w:val="0"/>
          <w:sz w:val="20"/>
          <w:szCs w:val="20"/>
        </w:rPr>
        <w:t>postavljen</w:t>
      </w:r>
      <w:r w:rsidR="00402AD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pri naročniku.</w:t>
      </w:r>
    </w:p>
    <w:p w14:paraId="4F524A66" w14:textId="77777777" w:rsidR="00FF524A" w:rsidRPr="003B2C94" w:rsidRDefault="00FF524A" w:rsidP="003B2C94">
      <w:pPr>
        <w:ind w:firstLine="284"/>
        <w:rPr>
          <w:rFonts w:asciiTheme="minorHAnsi" w:hAnsiTheme="minorHAnsi" w:cstheme="minorHAnsi"/>
          <w:noProof w:val="0"/>
          <w:color w:val="000000" w:themeColor="text1"/>
          <w:sz w:val="20"/>
          <w:szCs w:val="20"/>
        </w:rPr>
      </w:pPr>
    </w:p>
    <w:p w14:paraId="7BC9CA99" w14:textId="69A9739B" w:rsidR="00FF524A" w:rsidRPr="003B2C94" w:rsidRDefault="00FF524A"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Pogodbeni stranki se dogovorita, da postane naročnik lastnik informacijskega sistema, ki je predmet te pogodbe, </w:t>
      </w:r>
      <w:r w:rsidR="00E80639" w:rsidRPr="003B2C94">
        <w:rPr>
          <w:rFonts w:asciiTheme="minorHAnsi" w:hAnsiTheme="minorHAnsi" w:cstheme="minorHAnsi"/>
          <w:noProof w:val="0"/>
          <w:color w:val="000000" w:themeColor="text1"/>
          <w:sz w:val="20"/>
          <w:szCs w:val="20"/>
        </w:rPr>
        <w:t xml:space="preserve">vključno </w:t>
      </w:r>
      <w:r w:rsidR="00402ADA" w:rsidRPr="003B2C94">
        <w:rPr>
          <w:rFonts w:asciiTheme="minorHAnsi" w:hAnsiTheme="minorHAnsi" w:cstheme="minorHAnsi"/>
          <w:noProof w:val="0"/>
          <w:color w:val="000000" w:themeColor="text1"/>
          <w:sz w:val="20"/>
          <w:szCs w:val="20"/>
        </w:rPr>
        <w:t xml:space="preserve">z </w:t>
      </w:r>
      <w:r w:rsidRPr="003B2C94">
        <w:rPr>
          <w:rFonts w:asciiTheme="minorHAnsi" w:hAnsiTheme="minorHAnsi" w:cstheme="minorHAnsi"/>
          <w:noProof w:val="0"/>
          <w:color w:val="000000" w:themeColor="text1"/>
          <w:sz w:val="20"/>
          <w:szCs w:val="20"/>
        </w:rPr>
        <w:t xml:space="preserve">vsemi njegovimi morebitnimi prilagoditvami in nadgradnjami po tej pogodbi. Pogodbeni stranki se dogovorita, da naročnik postane tudi lastnik izvorne (programske) kode, pri čemer izvajalec na njej obdrži moralne avtorske pravice, na naročnika pa </w:t>
      </w:r>
      <w:r w:rsidR="00756377">
        <w:rPr>
          <w:rFonts w:asciiTheme="minorHAnsi" w:hAnsiTheme="minorHAnsi" w:cstheme="minorHAnsi"/>
          <w:noProof w:val="0"/>
          <w:color w:val="000000" w:themeColor="text1"/>
          <w:sz w:val="20"/>
          <w:szCs w:val="20"/>
        </w:rPr>
        <w:t xml:space="preserve">izključno </w:t>
      </w:r>
      <w:r w:rsidRPr="003B2C94">
        <w:rPr>
          <w:rFonts w:asciiTheme="minorHAnsi" w:hAnsiTheme="minorHAnsi" w:cstheme="minorHAnsi"/>
          <w:noProof w:val="0"/>
          <w:color w:val="000000" w:themeColor="text1"/>
          <w:sz w:val="20"/>
          <w:szCs w:val="20"/>
        </w:rPr>
        <w:t xml:space="preserve">prenese vse materialne avtorske pravice, </w:t>
      </w:r>
      <w:r w:rsidR="00756377">
        <w:rPr>
          <w:rFonts w:asciiTheme="minorHAnsi" w:hAnsiTheme="minorHAnsi" w:cstheme="minorHAnsi"/>
          <w:noProof w:val="0"/>
          <w:color w:val="000000" w:themeColor="text1"/>
          <w:sz w:val="20"/>
          <w:szCs w:val="20"/>
        </w:rPr>
        <w:t xml:space="preserve">prostorsko in časovno neomejeno, </w:t>
      </w:r>
      <w:r w:rsidRPr="003B2C94">
        <w:rPr>
          <w:rFonts w:asciiTheme="minorHAnsi" w:hAnsiTheme="minorHAnsi" w:cstheme="minorHAnsi"/>
          <w:noProof w:val="0"/>
          <w:color w:val="000000" w:themeColor="text1"/>
          <w:sz w:val="20"/>
          <w:szCs w:val="20"/>
        </w:rPr>
        <w:t>vključno s pravico do reproduciranja sestavnih delov ali celot</w:t>
      </w:r>
      <w:r w:rsidR="00E14415" w:rsidRPr="003B2C94">
        <w:rPr>
          <w:rFonts w:asciiTheme="minorHAnsi" w:hAnsiTheme="minorHAnsi" w:cstheme="minorHAnsi"/>
          <w:noProof w:val="0"/>
          <w:color w:val="000000" w:themeColor="text1"/>
          <w:sz w:val="20"/>
          <w:szCs w:val="20"/>
        </w:rPr>
        <w:t>n</w:t>
      </w:r>
      <w:r w:rsidRPr="003B2C94">
        <w:rPr>
          <w:rFonts w:asciiTheme="minorHAnsi" w:hAnsiTheme="minorHAnsi" w:cstheme="minorHAnsi"/>
          <w:noProof w:val="0"/>
          <w:color w:val="000000" w:themeColor="text1"/>
          <w:sz w:val="20"/>
          <w:szCs w:val="20"/>
        </w:rPr>
        <w:t>e predmetne programske kode, pravico prevoda, prilagoditve, priredbe oz. drugačne predelave ter reproduciranja teh predelav in pravico distribucije v katerikoli obliki.</w:t>
      </w:r>
      <w:r w:rsidR="00BF6C3C" w:rsidRPr="003B2C94">
        <w:rPr>
          <w:rFonts w:asciiTheme="minorHAnsi" w:hAnsiTheme="minorHAnsi" w:cstheme="minorHAnsi"/>
          <w:noProof w:val="0"/>
          <w:color w:val="000000" w:themeColor="text1"/>
          <w:sz w:val="20"/>
          <w:szCs w:val="20"/>
        </w:rPr>
        <w:t xml:space="preserve"> Izvajalec zagotavlja, da bo ob prenosu materialnih </w:t>
      </w:r>
      <w:r w:rsidR="00B17579" w:rsidRPr="003B2C94">
        <w:rPr>
          <w:rFonts w:asciiTheme="minorHAnsi" w:hAnsiTheme="minorHAnsi" w:cstheme="minorHAnsi"/>
          <w:noProof w:val="0"/>
          <w:color w:val="000000" w:themeColor="text1"/>
          <w:sz w:val="20"/>
          <w:szCs w:val="20"/>
        </w:rPr>
        <w:t xml:space="preserve">avtorskih </w:t>
      </w:r>
      <w:r w:rsidR="00BF6C3C" w:rsidRPr="003B2C94">
        <w:rPr>
          <w:rFonts w:asciiTheme="minorHAnsi" w:hAnsiTheme="minorHAnsi" w:cstheme="minorHAnsi"/>
          <w:noProof w:val="0"/>
          <w:color w:val="000000" w:themeColor="text1"/>
          <w:sz w:val="20"/>
          <w:szCs w:val="20"/>
        </w:rPr>
        <w:t>pravic na naročnika imetnik vseh pravic v obsegu, v katerem jih prenaša na naročnika.</w:t>
      </w:r>
    </w:p>
    <w:p w14:paraId="7A5A0546" w14:textId="77777777" w:rsidR="00396B47" w:rsidRPr="003B2C94" w:rsidRDefault="00396B47" w:rsidP="003B2C94">
      <w:pPr>
        <w:pStyle w:val="Odstavekseznama"/>
        <w:ind w:firstLine="284"/>
        <w:rPr>
          <w:rFonts w:asciiTheme="minorHAnsi" w:hAnsiTheme="minorHAnsi" w:cstheme="minorHAnsi"/>
          <w:noProof w:val="0"/>
          <w:color w:val="000000" w:themeColor="text1"/>
          <w:sz w:val="20"/>
          <w:szCs w:val="20"/>
        </w:rPr>
      </w:pPr>
    </w:p>
    <w:p w14:paraId="09DE4976" w14:textId="63F8E71F" w:rsidR="00396B47" w:rsidRPr="003B2C94" w:rsidRDefault="008E5101"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V primeru, da </w:t>
      </w:r>
      <w:r w:rsidR="00396B47" w:rsidRPr="003B2C94">
        <w:rPr>
          <w:rFonts w:asciiTheme="minorHAnsi" w:hAnsiTheme="minorHAnsi" w:cstheme="minorHAnsi"/>
          <w:noProof w:val="0"/>
          <w:color w:val="000000" w:themeColor="text1"/>
          <w:sz w:val="20"/>
          <w:szCs w:val="20"/>
        </w:rPr>
        <w:t xml:space="preserve">bo izvajalec določene storitve po tej pogodbi izvedel s pomočjo podizvajalca, je izvajalec pred sklenitvijo te pogodbe </w:t>
      </w:r>
      <w:r w:rsidR="00FF6918" w:rsidRPr="003B2C94">
        <w:rPr>
          <w:rFonts w:asciiTheme="minorHAnsi" w:hAnsiTheme="minorHAnsi" w:cstheme="minorHAnsi"/>
          <w:noProof w:val="0"/>
          <w:color w:val="000000" w:themeColor="text1"/>
          <w:sz w:val="20"/>
          <w:szCs w:val="20"/>
        </w:rPr>
        <w:t xml:space="preserve">naročniku </w:t>
      </w:r>
      <w:r w:rsidR="00396B47" w:rsidRPr="003B2C94">
        <w:rPr>
          <w:rFonts w:asciiTheme="minorHAnsi" w:hAnsiTheme="minorHAnsi" w:cstheme="minorHAnsi"/>
          <w:noProof w:val="0"/>
          <w:color w:val="000000" w:themeColor="text1"/>
          <w:sz w:val="20"/>
          <w:szCs w:val="20"/>
        </w:rPr>
        <w:t>zavezan</w:t>
      </w:r>
      <w:r w:rsidR="00FF6918" w:rsidRPr="003B2C94">
        <w:rPr>
          <w:rFonts w:asciiTheme="minorHAnsi" w:hAnsiTheme="minorHAnsi" w:cstheme="minorHAnsi"/>
          <w:noProof w:val="0"/>
          <w:color w:val="000000" w:themeColor="text1"/>
          <w:sz w:val="20"/>
          <w:szCs w:val="20"/>
        </w:rPr>
        <w:t xml:space="preserve"> izročiti kopije sklenjenih pogodb s posameznim podizvajalcem</w:t>
      </w:r>
      <w:r w:rsidR="006E4184" w:rsidRPr="003B2C94">
        <w:rPr>
          <w:rFonts w:asciiTheme="minorHAnsi" w:hAnsiTheme="minorHAnsi" w:cstheme="minorHAnsi"/>
          <w:noProof w:val="0"/>
          <w:color w:val="000000" w:themeColor="text1"/>
          <w:sz w:val="20"/>
          <w:szCs w:val="20"/>
        </w:rPr>
        <w:t>. I</w:t>
      </w:r>
      <w:r w:rsidR="00FF6918" w:rsidRPr="003B2C94">
        <w:rPr>
          <w:rFonts w:asciiTheme="minorHAnsi" w:hAnsiTheme="minorHAnsi" w:cstheme="minorHAnsi"/>
          <w:noProof w:val="0"/>
          <w:color w:val="000000" w:themeColor="text1"/>
          <w:sz w:val="20"/>
          <w:szCs w:val="20"/>
        </w:rPr>
        <w:t>z</w:t>
      </w:r>
      <w:r w:rsidR="006E4184" w:rsidRPr="003B2C94">
        <w:rPr>
          <w:rFonts w:asciiTheme="minorHAnsi" w:hAnsiTheme="minorHAnsi" w:cstheme="minorHAnsi"/>
          <w:noProof w:val="0"/>
          <w:color w:val="000000" w:themeColor="text1"/>
          <w:sz w:val="20"/>
          <w:szCs w:val="20"/>
        </w:rPr>
        <w:t xml:space="preserve"> posamezne</w:t>
      </w:r>
      <w:r w:rsidR="00FF6918" w:rsidRPr="003B2C94">
        <w:rPr>
          <w:rFonts w:asciiTheme="minorHAnsi" w:hAnsiTheme="minorHAnsi" w:cstheme="minorHAnsi"/>
          <w:noProof w:val="0"/>
          <w:color w:val="000000" w:themeColor="text1"/>
          <w:sz w:val="20"/>
          <w:szCs w:val="20"/>
        </w:rPr>
        <w:t xml:space="preserve"> pogodbe s podizvajalcem</w:t>
      </w:r>
      <w:r w:rsidR="006E4184" w:rsidRPr="003B2C94">
        <w:rPr>
          <w:rFonts w:asciiTheme="minorHAnsi" w:hAnsiTheme="minorHAnsi" w:cstheme="minorHAnsi"/>
          <w:noProof w:val="0"/>
          <w:color w:val="000000" w:themeColor="text1"/>
          <w:sz w:val="20"/>
          <w:szCs w:val="20"/>
        </w:rPr>
        <w:t xml:space="preserve"> mora</w:t>
      </w:r>
      <w:r w:rsidR="00FF6918" w:rsidRPr="003B2C94">
        <w:rPr>
          <w:rFonts w:asciiTheme="minorHAnsi" w:hAnsiTheme="minorHAnsi" w:cstheme="minorHAnsi"/>
          <w:noProof w:val="0"/>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w:t>
      </w:r>
      <w:r w:rsidR="006C30AA" w:rsidRPr="003B2C94">
        <w:rPr>
          <w:rFonts w:asciiTheme="minorHAnsi" w:hAnsiTheme="minorHAnsi" w:cstheme="minorHAnsi"/>
          <w:noProof w:val="0"/>
          <w:color w:val="000000" w:themeColor="text1"/>
          <w:sz w:val="20"/>
          <w:szCs w:val="20"/>
        </w:rPr>
        <w:t xml:space="preserve"> tega člena</w:t>
      </w:r>
      <w:r w:rsidRPr="003B2C94">
        <w:rPr>
          <w:rFonts w:asciiTheme="minorHAnsi" w:hAnsiTheme="minorHAnsi" w:cstheme="minorHAnsi"/>
          <w:noProof w:val="0"/>
          <w:color w:val="000000" w:themeColor="text1"/>
          <w:sz w:val="20"/>
          <w:szCs w:val="20"/>
        </w:rPr>
        <w:t>.</w:t>
      </w:r>
    </w:p>
    <w:p w14:paraId="71BEA10C" w14:textId="5870BA35" w:rsidR="0042626B" w:rsidRPr="003B2C94" w:rsidRDefault="0042626B" w:rsidP="003B2C94">
      <w:pPr>
        <w:ind w:left="284"/>
        <w:rPr>
          <w:rFonts w:asciiTheme="minorHAnsi" w:hAnsiTheme="minorHAnsi" w:cstheme="minorHAnsi"/>
          <w:noProof w:val="0"/>
          <w:color w:val="000000" w:themeColor="text1"/>
          <w:sz w:val="20"/>
          <w:szCs w:val="20"/>
        </w:rPr>
      </w:pPr>
    </w:p>
    <w:p w14:paraId="076E3CE8"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B23445C" w14:textId="77777777" w:rsidR="00FF524A" w:rsidRPr="003B2C94" w:rsidRDefault="00FF524A" w:rsidP="003B2C94">
      <w:pPr>
        <w:rPr>
          <w:rFonts w:asciiTheme="minorHAnsi" w:hAnsiTheme="minorHAnsi" w:cstheme="minorHAnsi"/>
          <w:noProof w:val="0"/>
          <w:sz w:val="20"/>
          <w:szCs w:val="20"/>
        </w:rPr>
      </w:pPr>
    </w:p>
    <w:p w14:paraId="03023A1E" w14:textId="3B4EEF3F" w:rsidR="00FF524A" w:rsidRPr="003B2C94" w:rsidRDefault="00FF524A" w:rsidP="003B2C94">
      <w:pPr>
        <w:tabs>
          <w:tab w:val="left" w:pos="720"/>
        </w:tabs>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Naročnik se zavezuje, da bo izvajalcu za storitve, opravljene po tej pogodbi, plačal ceno, določeno </w:t>
      </w:r>
      <w:r w:rsidR="007E7781" w:rsidRPr="003B2C94">
        <w:rPr>
          <w:rFonts w:asciiTheme="minorHAnsi" w:hAnsiTheme="minorHAnsi" w:cstheme="minorHAnsi"/>
          <w:noProof w:val="0"/>
          <w:sz w:val="20"/>
          <w:szCs w:val="20"/>
        </w:rPr>
        <w:t xml:space="preserve">v </w:t>
      </w:r>
      <w:r w:rsidR="007901EF">
        <w:rPr>
          <w:rFonts w:asciiTheme="minorHAnsi" w:hAnsiTheme="minorHAnsi" w:cstheme="minorHAnsi"/>
          <w:noProof w:val="0"/>
          <w:sz w:val="20"/>
          <w:szCs w:val="20"/>
        </w:rPr>
        <w:t>18</w:t>
      </w:r>
      <w:r w:rsidRPr="003B2C94">
        <w:rPr>
          <w:rFonts w:asciiTheme="minorHAnsi" w:hAnsiTheme="minorHAnsi" w:cstheme="minorHAnsi"/>
          <w:noProof w:val="0"/>
          <w:sz w:val="20"/>
          <w:szCs w:val="20"/>
        </w:rPr>
        <w:t>. členu te pogodbe.</w:t>
      </w:r>
    </w:p>
    <w:p w14:paraId="6CE17E96" w14:textId="1E72221E" w:rsidR="00BA3353" w:rsidRPr="003B2C94" w:rsidRDefault="00BA3353" w:rsidP="003B2C94">
      <w:pPr>
        <w:rPr>
          <w:rFonts w:asciiTheme="minorHAnsi" w:hAnsiTheme="minorHAnsi" w:cstheme="minorHAnsi"/>
          <w:bCs/>
          <w:noProof w:val="0"/>
          <w:sz w:val="20"/>
          <w:szCs w:val="20"/>
        </w:rPr>
      </w:pPr>
    </w:p>
    <w:p w14:paraId="1B93A28E" w14:textId="77777777" w:rsidR="005C28EA" w:rsidRPr="003B2C94" w:rsidRDefault="005C28EA" w:rsidP="003B2C94">
      <w:pPr>
        <w:rPr>
          <w:rFonts w:asciiTheme="minorHAnsi" w:hAnsiTheme="minorHAnsi" w:cstheme="minorHAnsi"/>
          <w:noProof w:val="0"/>
          <w:sz w:val="20"/>
          <w:szCs w:val="20"/>
        </w:rPr>
      </w:pPr>
    </w:p>
    <w:p w14:paraId="1DB1B1EE" w14:textId="77777777" w:rsidR="00BA3353" w:rsidRPr="003B2C94" w:rsidRDefault="00BA3353" w:rsidP="003B2C9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4503B175" w14:textId="77777777" w:rsidR="00BA3353" w:rsidRPr="003B2C94" w:rsidRDefault="00BA3353" w:rsidP="003B2C94">
      <w:pPr>
        <w:tabs>
          <w:tab w:val="left" w:pos="284"/>
        </w:tabs>
        <w:rPr>
          <w:rFonts w:asciiTheme="minorHAnsi" w:hAnsiTheme="minorHAnsi" w:cstheme="minorHAnsi"/>
          <w:noProof w:val="0"/>
          <w:sz w:val="20"/>
          <w:szCs w:val="20"/>
        </w:rPr>
      </w:pPr>
    </w:p>
    <w:p w14:paraId="2886749B" w14:textId="77777777" w:rsidR="005C28EA" w:rsidRPr="003B2C94" w:rsidRDefault="005C28EA" w:rsidP="003B2C9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49341FB9" w14:textId="77777777" w:rsidR="005C28EA" w:rsidRPr="003B2C94" w:rsidRDefault="005C28EA" w:rsidP="003B2C94">
      <w:pPr>
        <w:rPr>
          <w:rFonts w:asciiTheme="minorHAnsi" w:hAnsiTheme="minorHAnsi" w:cstheme="minorHAnsi"/>
          <w:i/>
          <w:sz w:val="20"/>
          <w:szCs w:val="20"/>
        </w:rPr>
      </w:pPr>
    </w:p>
    <w:p w14:paraId="6FB1C5A2" w14:textId="123CC758"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11F7D85B" w14:textId="77777777" w:rsidR="005C28EA" w:rsidRPr="003B2C94" w:rsidRDefault="005C28EA" w:rsidP="003B2C94">
      <w:pPr>
        <w:rPr>
          <w:rFonts w:asciiTheme="minorHAnsi" w:hAnsiTheme="minorHAnsi" w:cstheme="minorHAnsi"/>
          <w:i/>
          <w:sz w:val="20"/>
          <w:szCs w:val="20"/>
        </w:rPr>
      </w:pPr>
    </w:p>
    <w:p w14:paraId="6C33E250"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D7E0D4D" w14:textId="77777777" w:rsidR="005C28EA" w:rsidRPr="003B2C94" w:rsidRDefault="005C28EA" w:rsidP="003B2C94">
      <w:pPr>
        <w:rPr>
          <w:rFonts w:asciiTheme="minorHAnsi" w:hAnsiTheme="minorHAnsi" w:cstheme="minorHAnsi"/>
          <w:i/>
          <w:sz w:val="20"/>
          <w:szCs w:val="20"/>
        </w:rPr>
      </w:pPr>
    </w:p>
    <w:p w14:paraId="07D10EBB" w14:textId="7E2D2DCE"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DF97051" w14:textId="77777777" w:rsidR="005C28EA" w:rsidRPr="003B2C94" w:rsidRDefault="005C28EA" w:rsidP="003B2C94">
      <w:pPr>
        <w:rPr>
          <w:rFonts w:asciiTheme="minorHAnsi" w:hAnsiTheme="minorHAnsi" w:cstheme="minorHAnsi"/>
          <w:i/>
          <w:sz w:val="20"/>
          <w:szCs w:val="20"/>
        </w:rPr>
      </w:pPr>
    </w:p>
    <w:p w14:paraId="48B0FD1F" w14:textId="6A7314CE"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w:t>
      </w:r>
      <w:r w:rsidR="00E12DF0">
        <w:rPr>
          <w:rFonts w:asciiTheme="minorHAnsi" w:hAnsiTheme="minorHAnsi" w:cstheme="minorHAnsi"/>
          <w:i/>
          <w:sz w:val="20"/>
          <w:szCs w:val="20"/>
        </w:rPr>
        <w:t>,</w:t>
      </w:r>
      <w:r w:rsidRPr="003B2C94">
        <w:rPr>
          <w:rFonts w:asciiTheme="minorHAnsi" w:hAnsiTheme="minorHAnsi" w:cstheme="minorHAnsi"/>
          <w:i/>
          <w:sz w:val="20"/>
          <w:szCs w:val="20"/>
        </w:rPr>
        <w:t>14/18</w:t>
      </w:r>
      <w:r w:rsidR="00416580">
        <w:rPr>
          <w:rFonts w:asciiTheme="minorHAnsi" w:hAnsiTheme="minorHAnsi" w:cstheme="minorHAnsi"/>
          <w:i/>
          <w:sz w:val="20"/>
          <w:szCs w:val="20"/>
        </w:rPr>
        <w:t>, 121</w:t>
      </w:r>
      <w:r w:rsidR="00E12DF0">
        <w:rPr>
          <w:rFonts w:asciiTheme="minorHAnsi" w:hAnsiTheme="minorHAnsi" w:cstheme="minorHAnsi"/>
          <w:i/>
          <w:sz w:val="20"/>
          <w:szCs w:val="20"/>
        </w:rPr>
        <w:t xml:space="preserve">/21 in </w:t>
      </w:r>
      <w:r w:rsidR="00416580">
        <w:rPr>
          <w:rFonts w:asciiTheme="minorHAnsi" w:hAnsiTheme="minorHAnsi" w:cstheme="minorHAnsi"/>
          <w:i/>
          <w:sz w:val="20"/>
          <w:szCs w:val="20"/>
        </w:rPr>
        <w:t>10/22</w:t>
      </w:r>
      <w:r w:rsidRPr="003B2C94">
        <w:rPr>
          <w:rFonts w:asciiTheme="minorHAnsi" w:hAnsiTheme="minorHAnsi" w:cstheme="minorHAnsi"/>
          <w:i/>
          <w:sz w:val="20"/>
          <w:szCs w:val="20"/>
        </w:rPr>
        <w:t>; v nadaljnjem besedilu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EC3F8B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6F2A659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48893B16"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74E7378C" w14:textId="2AE11D6D" w:rsidR="003B2C94" w:rsidRPr="003B2C94" w:rsidRDefault="003B2C94" w:rsidP="003B2C94">
      <w:pPr>
        <w:rPr>
          <w:rFonts w:asciiTheme="minorHAnsi" w:hAnsiTheme="minorHAnsi" w:cstheme="minorHAnsi"/>
          <w:i/>
          <w:sz w:val="20"/>
          <w:szCs w:val="20"/>
        </w:rPr>
      </w:pPr>
    </w:p>
    <w:p w14:paraId="1D10557D" w14:textId="6E47EDEC"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013DC749" w14:textId="77777777" w:rsidR="005C28EA" w:rsidRPr="003B2C94" w:rsidRDefault="005C28EA" w:rsidP="003B2C94">
      <w:pPr>
        <w:rPr>
          <w:rFonts w:asciiTheme="minorHAnsi" w:hAnsiTheme="minorHAnsi" w:cstheme="minorHAnsi"/>
          <w:i/>
          <w:sz w:val="20"/>
          <w:szCs w:val="20"/>
        </w:rPr>
      </w:pPr>
    </w:p>
    <w:p w14:paraId="16AC4E64" w14:textId="2E90BA09"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6B480BB9" w14:textId="77777777" w:rsidR="005C28EA" w:rsidRPr="003B2C94" w:rsidRDefault="005C28EA" w:rsidP="003B2C94">
      <w:pPr>
        <w:rPr>
          <w:rFonts w:asciiTheme="minorHAnsi" w:hAnsiTheme="minorHAnsi" w:cstheme="minorHAnsi"/>
          <w:i/>
          <w:sz w:val="20"/>
          <w:szCs w:val="20"/>
        </w:rPr>
      </w:pPr>
    </w:p>
    <w:p w14:paraId="45F6974A" w14:textId="77777777"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14:paraId="2016DF0E" w14:textId="77777777" w:rsidR="005C28EA" w:rsidRPr="003B2C94" w:rsidRDefault="005C28EA" w:rsidP="003B2C94">
      <w:pPr>
        <w:rPr>
          <w:rFonts w:asciiTheme="minorHAnsi" w:hAnsiTheme="minorHAnsi" w:cstheme="minorHAnsi"/>
          <w:i/>
          <w:sz w:val="20"/>
          <w:szCs w:val="20"/>
        </w:rPr>
      </w:pPr>
    </w:p>
    <w:p w14:paraId="2877E884"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1F8BCC4E" w14:textId="04791FA1" w:rsidR="00627E1A" w:rsidRDefault="00627E1A" w:rsidP="003B2C94">
      <w:pPr>
        <w:tabs>
          <w:tab w:val="left" w:pos="284"/>
        </w:tabs>
        <w:rPr>
          <w:rFonts w:asciiTheme="minorHAnsi" w:hAnsiTheme="minorHAnsi" w:cstheme="minorHAnsi"/>
          <w:noProof w:val="0"/>
          <w:sz w:val="20"/>
          <w:szCs w:val="20"/>
        </w:rPr>
      </w:pPr>
    </w:p>
    <w:p w14:paraId="35BF0C2D" w14:textId="77777777" w:rsidR="00C14554" w:rsidRPr="003B2C94" w:rsidRDefault="00C14554" w:rsidP="003B2C94">
      <w:pPr>
        <w:tabs>
          <w:tab w:val="left" w:pos="284"/>
        </w:tabs>
        <w:rPr>
          <w:rFonts w:asciiTheme="minorHAnsi" w:hAnsiTheme="minorHAnsi" w:cstheme="minorHAnsi"/>
          <w:noProof w:val="0"/>
          <w:sz w:val="20"/>
          <w:szCs w:val="20"/>
        </w:rPr>
      </w:pPr>
    </w:p>
    <w:p w14:paraId="46A88007"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OBVEZE NAROČNIKA IN IZVAJALCA</w:t>
      </w:r>
    </w:p>
    <w:p w14:paraId="49445B24" w14:textId="77777777" w:rsidR="00FF524A" w:rsidRPr="003B2C94" w:rsidRDefault="00FF524A" w:rsidP="003B2C94">
      <w:pPr>
        <w:rPr>
          <w:rFonts w:asciiTheme="minorHAnsi" w:hAnsiTheme="minorHAnsi" w:cstheme="minorHAnsi"/>
          <w:b/>
          <w:noProof w:val="0"/>
          <w:sz w:val="20"/>
          <w:szCs w:val="20"/>
        </w:rPr>
      </w:pPr>
    </w:p>
    <w:p w14:paraId="5E6962A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BFB3E39" w14:textId="77777777" w:rsidR="00FF524A" w:rsidRPr="003B2C94" w:rsidRDefault="00FF524A" w:rsidP="003B2C94">
      <w:pPr>
        <w:rPr>
          <w:rFonts w:asciiTheme="minorHAnsi" w:hAnsiTheme="minorHAnsi" w:cstheme="minorHAnsi"/>
          <w:noProof w:val="0"/>
          <w:sz w:val="20"/>
          <w:szCs w:val="20"/>
        </w:rPr>
      </w:pPr>
    </w:p>
    <w:p w14:paraId="6D4BABE4" w14:textId="2C912ED3" w:rsidR="00627E1A" w:rsidRPr="003B2C94" w:rsidRDefault="00E6088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Naročnik se obvezuje, da bo:</w:t>
      </w:r>
    </w:p>
    <w:p w14:paraId="7097590D"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dal izvajalcu na razpolago vse potrebne informacije, podatke in dokumente, s katerimi razpolaga, in so vezani na izvedbo storitve po tej pogodbi,</w:t>
      </w:r>
    </w:p>
    <w:p w14:paraId="1F2DE50B" w14:textId="3F1F197C" w:rsidR="00E60885" w:rsidRPr="003B2C94" w:rsidRDefault="00B949B6"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 izvajanju vseh storitev po pogodbi skrbno in strokovno </w:t>
      </w:r>
      <w:r w:rsidR="00FF524A" w:rsidRPr="003B2C94">
        <w:rPr>
          <w:rFonts w:asciiTheme="minorHAnsi" w:hAnsiTheme="minorHAnsi" w:cstheme="minorHAnsi"/>
          <w:noProof w:val="0"/>
          <w:sz w:val="20"/>
          <w:szCs w:val="20"/>
        </w:rPr>
        <w:t xml:space="preserve">sodeloval </w:t>
      </w:r>
      <w:r w:rsidRPr="003B2C94">
        <w:rPr>
          <w:rFonts w:asciiTheme="minorHAnsi" w:hAnsiTheme="minorHAnsi" w:cstheme="minorHAnsi"/>
          <w:noProof w:val="0"/>
          <w:sz w:val="20"/>
          <w:szCs w:val="20"/>
        </w:rPr>
        <w:t xml:space="preserve">in nudil vso podporo </w:t>
      </w:r>
      <w:r w:rsidR="00FF524A" w:rsidRPr="003B2C94">
        <w:rPr>
          <w:rFonts w:asciiTheme="minorHAnsi" w:hAnsiTheme="minorHAnsi" w:cstheme="minorHAnsi"/>
          <w:noProof w:val="0"/>
          <w:sz w:val="20"/>
          <w:szCs w:val="20"/>
        </w:rPr>
        <w:t>pooblaščenim predstavnik</w:t>
      </w:r>
      <w:r w:rsidR="000C48D9" w:rsidRPr="003B2C94">
        <w:rPr>
          <w:rFonts w:asciiTheme="minorHAnsi" w:hAnsiTheme="minorHAnsi" w:cstheme="minorHAnsi"/>
          <w:noProof w:val="0"/>
          <w:sz w:val="20"/>
          <w:szCs w:val="20"/>
        </w:rPr>
        <w:t>om</w:t>
      </w:r>
      <w:r w:rsidR="00FF524A" w:rsidRPr="003B2C94">
        <w:rPr>
          <w:rFonts w:asciiTheme="minorHAnsi" w:hAnsiTheme="minorHAnsi" w:cstheme="minorHAnsi"/>
          <w:noProof w:val="0"/>
          <w:sz w:val="20"/>
          <w:szCs w:val="20"/>
        </w:rPr>
        <w:t xml:space="preserve"> izvajalca,</w:t>
      </w:r>
    </w:p>
    <w:p w14:paraId="31183BAA"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posredoval svoje zahteve izvajalcu v roku, ki bo omogočal normalno izvedbo pogodbenih storitev,</w:t>
      </w:r>
    </w:p>
    <w:p w14:paraId="6BE13542" w14:textId="13273659" w:rsidR="00BF28CA"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obveščal izvajalca o vseh morebitnih spremembah in novo nastalih situacijah, ki bi lahko vplivale na izvršitev prevzetih storitev,</w:t>
      </w:r>
    </w:p>
    <w:p w14:paraId="5917B44D" w14:textId="56970058" w:rsidR="00BF28CA"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času testiranja, na podlagi usposabljanja in potrditvenih testov izvajalca, </w:t>
      </w:r>
      <w:r w:rsidR="00BF28CA" w:rsidRPr="003B2C94">
        <w:rPr>
          <w:rFonts w:asciiTheme="minorHAnsi" w:hAnsiTheme="minorHAnsi" w:cstheme="minorHAnsi"/>
          <w:noProof w:val="0"/>
          <w:sz w:val="20"/>
          <w:szCs w:val="20"/>
        </w:rPr>
        <w:t>sproti preverjal funkcionalnosti sistema in posredoval ustrezna poročila izvajalcu</w:t>
      </w:r>
      <w:r w:rsidRPr="003B2C94">
        <w:rPr>
          <w:rFonts w:asciiTheme="minorHAnsi" w:hAnsiTheme="minorHAnsi" w:cstheme="minorHAnsi"/>
          <w:noProof w:val="0"/>
          <w:sz w:val="20"/>
          <w:szCs w:val="20"/>
        </w:rPr>
        <w:t>,</w:t>
      </w:r>
    </w:p>
    <w:p w14:paraId="79F50502" w14:textId="19F0F64B" w:rsidR="006F3CDB"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izvajalca seznanil z rezultati varnostnega pregleda programske kode ter rezultati ostalih varnostnih in obremenilnih </w:t>
      </w:r>
      <w:r w:rsidR="00794B11" w:rsidRPr="003B2C94">
        <w:rPr>
          <w:rFonts w:asciiTheme="minorHAnsi" w:hAnsiTheme="minorHAnsi" w:cstheme="minorHAnsi"/>
          <w:noProof w:val="0"/>
          <w:sz w:val="20"/>
          <w:szCs w:val="20"/>
        </w:rPr>
        <w:t xml:space="preserve">testov </w:t>
      </w:r>
      <w:r w:rsidRPr="003B2C94">
        <w:rPr>
          <w:rFonts w:asciiTheme="minorHAnsi" w:hAnsiTheme="minorHAnsi" w:cstheme="minorHAnsi"/>
          <w:noProof w:val="0"/>
          <w:sz w:val="20"/>
          <w:szCs w:val="20"/>
        </w:rPr>
        <w:t>sistema, ki jih bo</w:t>
      </w:r>
      <w:r w:rsidR="00FD1BA3" w:rsidRPr="003B2C94">
        <w:rPr>
          <w:rFonts w:asciiTheme="minorHAnsi" w:hAnsiTheme="minorHAnsi" w:cstheme="minorHAnsi"/>
          <w:noProof w:val="0"/>
          <w:sz w:val="20"/>
          <w:szCs w:val="20"/>
        </w:rPr>
        <w:t xml:space="preserve"> opravil samostojno ali s pomoč</w:t>
      </w:r>
      <w:r w:rsidRPr="003B2C94">
        <w:rPr>
          <w:rFonts w:asciiTheme="minorHAnsi" w:hAnsiTheme="minorHAnsi" w:cstheme="minorHAnsi"/>
          <w:noProof w:val="0"/>
          <w:sz w:val="20"/>
          <w:szCs w:val="20"/>
        </w:rPr>
        <w:t>jo zunanjega izvajalca</w:t>
      </w:r>
      <w:r w:rsidR="00FD1BA3" w:rsidRPr="003B2C94">
        <w:rPr>
          <w:rFonts w:asciiTheme="minorHAnsi" w:hAnsiTheme="minorHAnsi" w:cstheme="minorHAnsi"/>
          <w:noProof w:val="0"/>
          <w:sz w:val="20"/>
          <w:szCs w:val="20"/>
        </w:rPr>
        <w:t>,</w:t>
      </w:r>
    </w:p>
    <w:p w14:paraId="0299E0A0" w14:textId="4E305D51" w:rsidR="000D274A"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 zaključen</w:t>
      </w:r>
      <w:r w:rsidR="00863D17" w:rsidRPr="003B2C94">
        <w:rPr>
          <w:rFonts w:asciiTheme="minorHAnsi" w:hAnsiTheme="minorHAnsi" w:cstheme="minorHAnsi"/>
          <w:noProof w:val="0"/>
          <w:sz w:val="20"/>
          <w:szCs w:val="20"/>
        </w:rPr>
        <w:t>em</w:t>
      </w:r>
      <w:r w:rsidRPr="003B2C94">
        <w:rPr>
          <w:rFonts w:asciiTheme="minorHAnsi" w:hAnsiTheme="minorHAnsi" w:cstheme="minorHAnsi"/>
          <w:noProof w:val="0"/>
          <w:sz w:val="20"/>
          <w:szCs w:val="20"/>
        </w:rPr>
        <w:t xml:space="preserve"> </w:t>
      </w:r>
      <w:r w:rsidR="00863D17" w:rsidRPr="003B2C94">
        <w:rPr>
          <w:rFonts w:asciiTheme="minorHAnsi" w:hAnsiTheme="minorHAnsi" w:cstheme="minorHAnsi"/>
          <w:noProof w:val="0"/>
          <w:sz w:val="20"/>
          <w:szCs w:val="20"/>
        </w:rPr>
        <w:t>posameznem skl</w:t>
      </w:r>
      <w:r w:rsidR="00453158" w:rsidRPr="003B2C94">
        <w:rPr>
          <w:rFonts w:asciiTheme="minorHAnsi" w:hAnsiTheme="minorHAnsi" w:cstheme="minorHAnsi"/>
          <w:noProof w:val="0"/>
          <w:sz w:val="20"/>
          <w:szCs w:val="20"/>
        </w:rPr>
        <w:t>o</w:t>
      </w:r>
      <w:r w:rsidR="00863D17" w:rsidRPr="003B2C94">
        <w:rPr>
          <w:rFonts w:asciiTheme="minorHAnsi" w:hAnsiTheme="minorHAnsi" w:cstheme="minorHAnsi"/>
          <w:noProof w:val="0"/>
          <w:sz w:val="20"/>
          <w:szCs w:val="20"/>
        </w:rPr>
        <w:t>pu</w:t>
      </w:r>
      <w:r w:rsidRPr="003B2C94">
        <w:rPr>
          <w:rFonts w:asciiTheme="minorHAnsi" w:hAnsiTheme="minorHAnsi" w:cstheme="minorHAnsi"/>
          <w:noProof w:val="0"/>
          <w:sz w:val="20"/>
          <w:szCs w:val="20"/>
        </w:rPr>
        <w:t xml:space="preserve"> pregledal in potrdil poročilo izvajalca</w:t>
      </w:r>
      <w:r w:rsidR="0081667C"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ki bo vključevalo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 xml:space="preserve">, </w:t>
      </w:r>
    </w:p>
    <w:p w14:paraId="713E6459" w14:textId="2BE979B0" w:rsidR="007E7781"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 zagonu </w:t>
      </w:r>
      <w:r w:rsidR="00863D17" w:rsidRPr="003B2C94">
        <w:rPr>
          <w:rFonts w:asciiTheme="minorHAnsi" w:hAnsiTheme="minorHAnsi" w:cstheme="minorHAnsi"/>
          <w:noProof w:val="0"/>
          <w:sz w:val="20"/>
          <w:szCs w:val="20"/>
        </w:rPr>
        <w:t xml:space="preserve">modulov posameznega sklopa </w:t>
      </w:r>
      <w:r w:rsidRPr="003B2C94">
        <w:rPr>
          <w:rFonts w:asciiTheme="minorHAnsi" w:hAnsiTheme="minorHAnsi" w:cstheme="minorHAnsi"/>
          <w:noProof w:val="0"/>
          <w:sz w:val="20"/>
          <w:szCs w:val="20"/>
        </w:rPr>
        <w:t>informacijskega sistema v produkcijskem okolju</w:t>
      </w:r>
      <w:r w:rsidR="00434A5C" w:rsidRPr="003B2C94">
        <w:rPr>
          <w:rFonts w:asciiTheme="minorHAnsi" w:hAnsiTheme="minorHAnsi" w:cstheme="minorHAnsi"/>
          <w:noProof w:val="0"/>
          <w:sz w:val="20"/>
          <w:szCs w:val="20"/>
        </w:rPr>
        <w:t xml:space="preserve"> naročnika</w:t>
      </w:r>
      <w:r w:rsidRPr="003B2C94">
        <w:rPr>
          <w:rFonts w:asciiTheme="minorHAnsi" w:hAnsiTheme="minorHAnsi" w:cstheme="minorHAnsi"/>
          <w:noProof w:val="0"/>
          <w:sz w:val="20"/>
          <w:szCs w:val="20"/>
        </w:rPr>
        <w:t xml:space="preserve"> pregledal in potrdil</w:t>
      </w:r>
      <w:r w:rsidR="00F45B78" w:rsidRPr="003B2C94">
        <w:rPr>
          <w:rFonts w:asciiTheme="minorHAnsi" w:hAnsiTheme="minorHAnsi" w:cstheme="minorHAnsi"/>
          <w:noProof w:val="0"/>
          <w:sz w:val="20"/>
          <w:szCs w:val="20"/>
        </w:rPr>
        <w:t xml:space="preserve"> primopredajne</w:t>
      </w:r>
      <w:r w:rsidR="006C27F8" w:rsidRPr="003B2C94">
        <w:rPr>
          <w:rFonts w:asciiTheme="minorHAnsi" w:hAnsiTheme="minorHAnsi" w:cstheme="minorHAnsi"/>
          <w:noProof w:val="0"/>
          <w:sz w:val="20"/>
          <w:szCs w:val="20"/>
        </w:rPr>
        <w:t xml:space="preserve"> zapisnik</w:t>
      </w:r>
      <w:r w:rsidR="00F45B78" w:rsidRPr="003B2C94">
        <w:rPr>
          <w:rFonts w:asciiTheme="minorHAnsi" w:hAnsiTheme="minorHAnsi" w:cstheme="minorHAnsi"/>
          <w:noProof w:val="0"/>
          <w:sz w:val="20"/>
          <w:szCs w:val="20"/>
        </w:rPr>
        <w:t>e</w:t>
      </w:r>
      <w:r w:rsidR="006C27F8" w:rsidRPr="003B2C94">
        <w:rPr>
          <w:rFonts w:asciiTheme="minorHAnsi" w:hAnsiTheme="minorHAnsi" w:cstheme="minorHAnsi"/>
          <w:noProof w:val="0"/>
          <w:sz w:val="20"/>
          <w:szCs w:val="20"/>
        </w:rPr>
        <w:t xml:space="preserve"> posameznih uporabniških modulov</w:t>
      </w:r>
      <w:r w:rsidR="0081667C" w:rsidRPr="003B2C94">
        <w:rPr>
          <w:rFonts w:asciiTheme="minorHAnsi" w:hAnsiTheme="minorHAnsi" w:cstheme="minorHAnsi"/>
          <w:noProof w:val="0"/>
          <w:sz w:val="20"/>
          <w:szCs w:val="20"/>
        </w:rPr>
        <w:t>,</w:t>
      </w:r>
      <w:r w:rsidR="006F10D7" w:rsidRPr="003B2C94">
        <w:rPr>
          <w:rFonts w:asciiTheme="minorHAnsi" w:hAnsiTheme="minorHAnsi" w:cstheme="minorHAnsi"/>
          <w:noProof w:val="0"/>
          <w:sz w:val="20"/>
          <w:szCs w:val="20"/>
        </w:rPr>
        <w:t xml:space="preserve"> </w:t>
      </w:r>
      <w:r w:rsidR="0081667C" w:rsidRPr="003B2C94">
        <w:rPr>
          <w:rFonts w:asciiTheme="minorHAnsi" w:hAnsiTheme="minorHAnsi" w:cstheme="minorHAnsi"/>
          <w:noProof w:val="0"/>
          <w:sz w:val="20"/>
          <w:szCs w:val="20"/>
        </w:rPr>
        <w:t>ki bo</w:t>
      </w:r>
      <w:r w:rsidR="00B5049F" w:rsidRPr="003B2C94">
        <w:rPr>
          <w:rFonts w:asciiTheme="minorHAnsi" w:hAnsiTheme="minorHAnsi" w:cstheme="minorHAnsi"/>
          <w:noProof w:val="0"/>
          <w:sz w:val="20"/>
          <w:szCs w:val="20"/>
        </w:rPr>
        <w:t>do</w:t>
      </w:r>
      <w:r w:rsidR="0081667C" w:rsidRPr="003B2C94">
        <w:rPr>
          <w:rFonts w:asciiTheme="minorHAnsi" w:hAnsiTheme="minorHAnsi" w:cstheme="minorHAnsi"/>
          <w:noProof w:val="0"/>
          <w:sz w:val="20"/>
          <w:szCs w:val="20"/>
        </w:rPr>
        <w:t xml:space="preserve"> vključeval</w:t>
      </w:r>
      <w:r w:rsidR="006C27F8" w:rsidRPr="003B2C94">
        <w:rPr>
          <w:rFonts w:asciiTheme="minorHAnsi" w:hAnsiTheme="minorHAnsi" w:cstheme="minorHAnsi"/>
          <w:noProof w:val="0"/>
          <w:sz w:val="20"/>
          <w:szCs w:val="20"/>
        </w:rPr>
        <w:t>i</w:t>
      </w:r>
      <w:r w:rsidR="006F10D7" w:rsidRPr="003B2C94">
        <w:rPr>
          <w:rFonts w:asciiTheme="minorHAnsi" w:hAnsiTheme="minorHAnsi" w:cstheme="minorHAnsi"/>
          <w:noProof w:val="0"/>
          <w:sz w:val="20"/>
          <w:szCs w:val="20"/>
        </w:rPr>
        <w:t xml:space="preserve">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4C11B1FA" w14:textId="378F4CE1" w:rsidR="003B2C94" w:rsidRPr="003B2C94" w:rsidRDefault="003B2C94" w:rsidP="007901EF">
      <w:pPr>
        <w:rPr>
          <w:rFonts w:asciiTheme="minorHAnsi" w:hAnsiTheme="minorHAnsi" w:cstheme="minorHAnsi"/>
          <w:noProof w:val="0"/>
          <w:sz w:val="20"/>
          <w:szCs w:val="20"/>
        </w:rPr>
      </w:pPr>
    </w:p>
    <w:p w14:paraId="3C82774B" w14:textId="071FA2F2"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427571A" w14:textId="77777777" w:rsidR="00FF524A" w:rsidRPr="003B2C94" w:rsidRDefault="00FF524A" w:rsidP="003B2C94">
      <w:pPr>
        <w:rPr>
          <w:rFonts w:asciiTheme="minorHAnsi" w:hAnsiTheme="minorHAnsi" w:cstheme="minorHAnsi"/>
          <w:noProof w:val="0"/>
          <w:sz w:val="20"/>
          <w:szCs w:val="20"/>
        </w:rPr>
      </w:pPr>
    </w:p>
    <w:p w14:paraId="24457F00" w14:textId="1B6C07C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Izvajalec izjavlja, da se je seznanil z obsegom storitve pred oddajo ponudbe in pred podpisom te pogodbe in se obvezuje, da bo:</w:t>
      </w:r>
    </w:p>
    <w:p w14:paraId="4EC84F9E" w14:textId="54DD7630"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02E95FDB" w14:textId="7CA9FB7A"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storitev s skrbnostjo dobrega strokovnjaka, </w:t>
      </w:r>
      <w:r w:rsidR="0013339C" w:rsidRPr="003B2C94">
        <w:rPr>
          <w:rFonts w:asciiTheme="minorHAnsi" w:hAnsiTheme="minorHAnsi" w:cstheme="minorHAnsi"/>
          <w:noProof w:val="0"/>
          <w:sz w:val="20"/>
          <w:szCs w:val="20"/>
        </w:rPr>
        <w:t xml:space="preserve">redno, vestno, strokovno, </w:t>
      </w:r>
      <w:r w:rsidRPr="003B2C94">
        <w:rPr>
          <w:rFonts w:asciiTheme="minorHAnsi" w:hAnsiTheme="minorHAnsi" w:cstheme="minorHAnsi"/>
          <w:noProof w:val="0"/>
          <w:sz w:val="20"/>
          <w:szCs w:val="20"/>
        </w:rPr>
        <w:t>brezhibno in kvalitetno ter v skladu z dobrimi poslovnimi običaji in navodili naročnika,</w:t>
      </w:r>
    </w:p>
    <w:p w14:paraId="55A48C2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zagotavljal najvišjo kakovost storitev ne glede na čas in kraj izvajanja,</w:t>
      </w:r>
    </w:p>
    <w:p w14:paraId="2C4AD5A6" w14:textId="0E4DBC4D"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na najracionalnejši način v okviru naročnikovih specifikacij,</w:t>
      </w:r>
    </w:p>
    <w:p w14:paraId="7F4F5F2C" w14:textId="2BF4AA10" w:rsidR="00C5336F" w:rsidRPr="003B2C94" w:rsidRDefault="00C5336F" w:rsidP="003B2C94">
      <w:pPr>
        <w:pStyle w:val="Odstavekseznama"/>
        <w:numPr>
          <w:ilvl w:val="0"/>
          <w:numId w:val="43"/>
        </w:numPr>
        <w:contextualSpacing/>
        <w:rPr>
          <w:rFonts w:asciiTheme="minorHAnsi" w:hAnsiTheme="minorHAnsi" w:cstheme="minorHAnsi"/>
          <w:iCs/>
          <w:noProof w:val="0"/>
          <w:sz w:val="20"/>
          <w:szCs w:val="20"/>
        </w:rPr>
      </w:pPr>
      <w:r w:rsidRPr="003B2C94">
        <w:rPr>
          <w:rFonts w:asciiTheme="minorHAnsi" w:hAnsiTheme="minorHAnsi" w:cstheme="minorHAnsi"/>
          <w:iCs/>
          <w:noProof w:val="0"/>
          <w:sz w:val="20"/>
          <w:szCs w:val="20"/>
        </w:rPr>
        <w:t>v okviru pogodbenih obveznosti ves čas veljavnosti pogodbe zagotavljal polno veljavnost vseh licenc, ki jih mora po pogodbi zagotoviti izvajalec,</w:t>
      </w:r>
    </w:p>
    <w:p w14:paraId="11C35A8E"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izpolnjeval vse predvidene obveznosti v dogovorjenih rokih in na predviden način,</w:t>
      </w:r>
    </w:p>
    <w:p w14:paraId="643D8A5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pisno opozoril naročnika na okoliščine, ki bi lahko otežile ali onemogočile kakovostno in pravilno izvedbo storitev,</w:t>
      </w:r>
    </w:p>
    <w:p w14:paraId="2B4BB27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pisno obvestil naročnika o nastopu morebitnih okoliščin, ki bi utegnile vplivati na vsebinsko in časovno izvršitev storitve,</w:t>
      </w:r>
    </w:p>
    <w:p w14:paraId="09160841" w14:textId="4F0BF99C"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naročniku omogočal ustrezen nadzor nad izvajanjem storit</w:t>
      </w:r>
      <w:r w:rsidR="00794B11"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v po tej pogodbi,</w:t>
      </w:r>
    </w:p>
    <w:p w14:paraId="3037BC08" w14:textId="6290195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 začetku vsakega meseca (do 10. dne) za vsak predhodni mesec oddal </w:t>
      </w:r>
      <w:r w:rsidR="0081667C" w:rsidRPr="003B2C94">
        <w:rPr>
          <w:rFonts w:asciiTheme="minorHAnsi" w:hAnsiTheme="minorHAnsi" w:cstheme="minorHAnsi"/>
          <w:noProof w:val="0"/>
          <w:sz w:val="20"/>
          <w:szCs w:val="20"/>
        </w:rPr>
        <w:t xml:space="preserve">mesečno </w:t>
      </w:r>
      <w:r w:rsidRPr="003B2C94">
        <w:rPr>
          <w:rFonts w:asciiTheme="minorHAnsi" w:hAnsiTheme="minorHAnsi" w:cstheme="minorHAnsi"/>
          <w:noProof w:val="0"/>
          <w:sz w:val="20"/>
          <w:szCs w:val="20"/>
        </w:rPr>
        <w:t>poročilo s specifikacijo opravljenih del na projektu</w:t>
      </w:r>
      <w:r w:rsidR="00B66E82" w:rsidRPr="003B2C94">
        <w:rPr>
          <w:rFonts w:asciiTheme="minorHAnsi" w:hAnsiTheme="minorHAnsi" w:cstheme="minorHAnsi"/>
          <w:noProof w:val="0"/>
          <w:sz w:val="20"/>
          <w:szCs w:val="20"/>
        </w:rPr>
        <w:t xml:space="preserve"> glede na zahteve tehničnih specifikacij</w:t>
      </w:r>
      <w:r w:rsidR="00BE01C3" w:rsidRPr="003B2C94">
        <w:rPr>
          <w:rFonts w:asciiTheme="minorHAnsi" w:hAnsiTheme="minorHAnsi" w:cstheme="minorHAnsi"/>
          <w:noProof w:val="0"/>
          <w:sz w:val="20"/>
          <w:szCs w:val="20"/>
        </w:rPr>
        <w:t xml:space="preserve"> javnega naročila</w:t>
      </w:r>
      <w:r w:rsidR="00C9296B" w:rsidRPr="003B2C94">
        <w:rPr>
          <w:rFonts w:asciiTheme="minorHAnsi" w:hAnsiTheme="minorHAnsi" w:cstheme="minorHAnsi"/>
          <w:noProof w:val="0"/>
          <w:sz w:val="20"/>
          <w:szCs w:val="20"/>
        </w:rPr>
        <w:t>,</w:t>
      </w:r>
    </w:p>
    <w:p w14:paraId="74BDE01F" w14:textId="4CA4734C" w:rsidR="001E03E0" w:rsidRPr="003B2C94" w:rsidRDefault="001E03E0"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v roku petih (5) delovnih dn</w:t>
      </w:r>
      <w:r w:rsidR="00D30BEE"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proofErr w:type="spellStart"/>
      <w:r w:rsidRPr="003B2C94">
        <w:rPr>
          <w:rFonts w:asciiTheme="minorHAnsi" w:hAnsiTheme="minorHAnsi" w:cstheme="minorHAnsi"/>
          <w:noProof w:val="0"/>
          <w:sz w:val="20"/>
          <w:szCs w:val="20"/>
        </w:rPr>
        <w:t>zaključeni</w:t>
      </w:r>
      <w:proofErr w:type="spellEnd"/>
      <w:r w:rsidRPr="003B2C94">
        <w:rPr>
          <w:rFonts w:asciiTheme="minorHAnsi" w:hAnsiTheme="minorHAnsi" w:cstheme="minorHAnsi"/>
          <w:noProof w:val="0"/>
          <w:sz w:val="20"/>
          <w:szCs w:val="20"/>
        </w:rPr>
        <w:t xml:space="preserve"> izvedbi del </w:t>
      </w:r>
      <w:r w:rsidR="00167181" w:rsidRPr="003B2C94">
        <w:rPr>
          <w:rFonts w:asciiTheme="minorHAnsi" w:hAnsiTheme="minorHAnsi" w:cstheme="minorHAnsi"/>
          <w:noProof w:val="0"/>
          <w:sz w:val="20"/>
          <w:szCs w:val="20"/>
        </w:rPr>
        <w:t xml:space="preserve">vsakega posameznega sklopa projekta (do vključno </w:t>
      </w:r>
      <w:r w:rsidR="000535FF" w:rsidRPr="003B2C94">
        <w:rPr>
          <w:rFonts w:asciiTheme="minorHAnsi" w:hAnsiTheme="minorHAnsi" w:cstheme="minorHAnsi"/>
          <w:noProof w:val="0"/>
          <w:sz w:val="20"/>
          <w:szCs w:val="20"/>
        </w:rPr>
        <w:t>petega (5)</w:t>
      </w:r>
      <w:r w:rsidR="00167181" w:rsidRPr="003B2C94">
        <w:rPr>
          <w:rFonts w:asciiTheme="minorHAnsi" w:hAnsiTheme="minorHAnsi" w:cstheme="minorHAnsi"/>
          <w:noProof w:val="0"/>
          <w:sz w:val="20"/>
          <w:szCs w:val="20"/>
        </w:rPr>
        <w:t xml:space="preserve"> </w:t>
      </w:r>
      <w:r w:rsidR="0013339C" w:rsidRPr="003B2C94">
        <w:rPr>
          <w:rFonts w:asciiTheme="minorHAnsi" w:hAnsiTheme="minorHAnsi" w:cstheme="minorHAnsi"/>
          <w:noProof w:val="0"/>
          <w:sz w:val="20"/>
          <w:szCs w:val="20"/>
        </w:rPr>
        <w:t>sklopa</w:t>
      </w:r>
      <w:r w:rsidR="00167181" w:rsidRPr="003B2C94">
        <w:rPr>
          <w:rFonts w:asciiTheme="minorHAnsi" w:hAnsiTheme="minorHAnsi" w:cstheme="minorHAnsi"/>
          <w:noProof w:val="0"/>
          <w:sz w:val="20"/>
          <w:szCs w:val="20"/>
        </w:rPr>
        <w:t>)</w:t>
      </w:r>
      <w:r w:rsidR="0080374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izdelal </w:t>
      </w:r>
      <w:proofErr w:type="spellStart"/>
      <w:r w:rsidRPr="003B2C94">
        <w:rPr>
          <w:rFonts w:asciiTheme="minorHAnsi" w:hAnsiTheme="minorHAnsi" w:cstheme="minorHAnsi"/>
          <w:noProof w:val="0"/>
          <w:sz w:val="20"/>
          <w:szCs w:val="20"/>
        </w:rPr>
        <w:t>poročilo</w:t>
      </w:r>
      <w:proofErr w:type="spellEnd"/>
      <w:r w:rsidRPr="003B2C94">
        <w:rPr>
          <w:rFonts w:asciiTheme="minorHAnsi" w:hAnsiTheme="minorHAnsi" w:cstheme="minorHAnsi"/>
          <w:noProof w:val="0"/>
          <w:sz w:val="20"/>
          <w:szCs w:val="20"/>
        </w:rPr>
        <w:t xml:space="preserve"> s specifikacijo opravljenih del glede na zahteve </w:t>
      </w:r>
      <w:proofErr w:type="spellStart"/>
      <w:r w:rsidRPr="003B2C94">
        <w:rPr>
          <w:rFonts w:asciiTheme="minorHAnsi" w:hAnsiTheme="minorHAnsi" w:cstheme="minorHAnsi"/>
          <w:noProof w:val="0"/>
          <w:sz w:val="20"/>
          <w:szCs w:val="20"/>
        </w:rPr>
        <w:t>tehničnih</w:t>
      </w:r>
      <w:proofErr w:type="spellEnd"/>
      <w:r w:rsidRPr="003B2C94">
        <w:rPr>
          <w:rFonts w:asciiTheme="minorHAnsi" w:hAnsiTheme="minorHAnsi" w:cstheme="minorHAnsi"/>
          <w:noProof w:val="0"/>
          <w:sz w:val="20"/>
          <w:szCs w:val="20"/>
        </w:rPr>
        <w:t xml:space="preserve">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100E35CE" w14:textId="776403B2" w:rsidR="00FF524A"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ves čas izvajanja storitev spoštoval in upošteval zahteve naročnika iz dokumentacije v zvezi z oddajo javnega naročila po javnem naročilu </w:t>
      </w:r>
      <w:r w:rsidR="00BF6C3C" w:rsidRPr="003B2C94">
        <w:rPr>
          <w:rFonts w:asciiTheme="minorHAnsi" w:hAnsiTheme="minorHAnsi" w:cstheme="minorHAnsi"/>
          <w:noProof w:val="0"/>
          <w:sz w:val="20"/>
          <w:szCs w:val="20"/>
        </w:rPr>
        <w:t xml:space="preserve">iz 1. člena te </w:t>
      </w:r>
      <w:r w:rsidRPr="003B2C94">
        <w:rPr>
          <w:rFonts w:asciiTheme="minorHAnsi" w:hAnsiTheme="minorHAnsi" w:cstheme="minorHAnsi"/>
          <w:noProof w:val="0"/>
          <w:sz w:val="20"/>
          <w:szCs w:val="20"/>
        </w:rPr>
        <w:t>pogodbe, svojo ponudbo, z dne</w:t>
      </w:r>
      <w:r w:rsidR="00B97C71" w:rsidRPr="003B2C94">
        <w:rPr>
          <w:rFonts w:asciiTheme="minorHAnsi" w:hAnsiTheme="minorHAnsi" w:cstheme="minorHAnsi"/>
          <w:noProof w:val="0"/>
          <w:sz w:val="20"/>
          <w:szCs w:val="20"/>
        </w:rPr>
        <w:t xml:space="preserve"> </w:t>
      </w:r>
      <w:permStart w:id="2001217347" w:edGrp="everyone"/>
      <w:r w:rsidR="005F7416" w:rsidRPr="003B2C94">
        <w:rPr>
          <w:rFonts w:asciiTheme="minorHAnsi" w:hAnsiTheme="minorHAnsi" w:cstheme="minorHAnsi"/>
          <w:b/>
          <w:bCs/>
          <w:iCs/>
          <w:noProof w:val="0"/>
        </w:rPr>
        <w:fldChar w:fldCharType="begin">
          <w:ffData>
            <w:name w:val="Besedilo12"/>
            <w:enabled/>
            <w:calcOnExit w:val="0"/>
            <w:textInput/>
          </w:ffData>
        </w:fldChar>
      </w:r>
      <w:r w:rsidR="005F7416" w:rsidRPr="003B2C94">
        <w:rPr>
          <w:rFonts w:asciiTheme="minorHAnsi" w:hAnsiTheme="minorHAnsi" w:cstheme="minorHAnsi"/>
          <w:b/>
          <w:iCs/>
          <w:noProof w:val="0"/>
        </w:rPr>
        <w:instrText xml:space="preserve"> FORMTEXT </w:instrText>
      </w:r>
      <w:r w:rsidR="005F7416" w:rsidRPr="003B2C94">
        <w:rPr>
          <w:rFonts w:asciiTheme="minorHAnsi" w:hAnsiTheme="minorHAnsi" w:cstheme="minorHAnsi"/>
          <w:b/>
          <w:bCs/>
          <w:iCs/>
          <w:noProof w:val="0"/>
        </w:rPr>
      </w:r>
      <w:r w:rsidR="005F7416" w:rsidRPr="003B2C94">
        <w:rPr>
          <w:rFonts w:asciiTheme="minorHAnsi" w:hAnsiTheme="minorHAnsi" w:cstheme="minorHAnsi"/>
          <w:b/>
          <w:bCs/>
          <w:iCs/>
          <w:noProof w:val="0"/>
        </w:rPr>
        <w:fldChar w:fldCharType="separate"/>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bCs/>
          <w:iCs/>
          <w:noProof w:val="0"/>
        </w:rPr>
        <w:fldChar w:fldCharType="end"/>
      </w:r>
      <w:permEnd w:id="2001217347"/>
      <w:r w:rsidRPr="003B2C94">
        <w:rPr>
          <w:rFonts w:asciiTheme="minorHAnsi" w:hAnsiTheme="minorHAnsi" w:cstheme="minorHAnsi"/>
          <w:noProof w:val="0"/>
          <w:sz w:val="20"/>
          <w:szCs w:val="20"/>
        </w:rPr>
        <w:t>, na podlagi katere je bil</w:t>
      </w:r>
      <w:r w:rsidR="00167181" w:rsidRPr="003B2C94">
        <w:rPr>
          <w:rFonts w:asciiTheme="minorHAnsi" w:hAnsiTheme="minorHAnsi" w:cstheme="minorHAnsi"/>
          <w:noProof w:val="0"/>
          <w:sz w:val="20"/>
          <w:szCs w:val="20"/>
        </w:rPr>
        <w:t xml:space="preserve"> izbran in določila te pogodbe.</w:t>
      </w:r>
    </w:p>
    <w:p w14:paraId="46CA33AE" w14:textId="77777777" w:rsidR="00AF6974" w:rsidRPr="003B2C94" w:rsidRDefault="00AF6974" w:rsidP="003B2C94">
      <w:pPr>
        <w:rPr>
          <w:rFonts w:asciiTheme="minorHAnsi" w:hAnsiTheme="minorHAnsi" w:cstheme="minorHAnsi"/>
          <w:noProof w:val="0"/>
          <w:sz w:val="20"/>
          <w:szCs w:val="20"/>
        </w:rPr>
      </w:pPr>
    </w:p>
    <w:p w14:paraId="562D8056" w14:textId="77777777" w:rsidR="00AF6974" w:rsidRPr="003B2C94" w:rsidRDefault="00AF697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AA15330" w14:textId="77777777" w:rsidR="00AF6974" w:rsidRPr="003B2C94" w:rsidRDefault="00AF6974" w:rsidP="003B2C94">
      <w:pPr>
        <w:rPr>
          <w:rFonts w:asciiTheme="minorHAnsi" w:hAnsiTheme="minorHAnsi" w:cstheme="minorHAnsi"/>
          <w:noProof w:val="0"/>
          <w:sz w:val="20"/>
          <w:szCs w:val="20"/>
        </w:rPr>
      </w:pPr>
    </w:p>
    <w:p w14:paraId="0A011A27" w14:textId="01299079" w:rsidR="00AF6974" w:rsidRPr="003B2C94" w:rsidRDefault="00AF6974"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lahko </w:t>
      </w:r>
      <w:r w:rsidR="000535FF" w:rsidRPr="003B2C94">
        <w:rPr>
          <w:rFonts w:asciiTheme="minorHAnsi" w:hAnsiTheme="minorHAnsi" w:cstheme="minorHAnsi"/>
          <w:noProof w:val="0"/>
          <w:sz w:val="20"/>
          <w:szCs w:val="20"/>
        </w:rPr>
        <w:t xml:space="preserve">v času trajanja pogodbe </w:t>
      </w:r>
      <w:r w:rsidRPr="003B2C94">
        <w:rPr>
          <w:rFonts w:asciiTheme="minorHAnsi" w:hAnsiTheme="minorHAnsi" w:cstheme="minorHAnsi"/>
          <w:noProof w:val="0"/>
          <w:sz w:val="20"/>
          <w:szCs w:val="20"/>
        </w:rPr>
        <w:t xml:space="preserve">izvede notranjo ali zunanjo revizijo zagotavljanja informacijske varnosti, na podlagi katere se zagotovi, da pogodbenik ohrani ustrezno zmogljivost izvajanja storitev, skladno z izvedljivimi načrti in ohranjanjem neprekinjenega izvajanja storitev. Izvajalec mora </w:t>
      </w:r>
      <w:r w:rsidR="0012763D">
        <w:rPr>
          <w:rFonts w:asciiTheme="minorHAnsi" w:hAnsiTheme="minorHAnsi" w:cstheme="minorHAnsi"/>
          <w:noProof w:val="0"/>
          <w:sz w:val="20"/>
          <w:szCs w:val="20"/>
        </w:rPr>
        <w:t>naročniku</w:t>
      </w:r>
      <w:r w:rsidRPr="003B2C94">
        <w:rPr>
          <w:rFonts w:asciiTheme="minorHAnsi" w:hAnsiTheme="minorHAnsi" w:cstheme="minorHAnsi"/>
          <w:noProof w:val="0"/>
          <w:sz w:val="20"/>
          <w:szCs w:val="20"/>
        </w:rPr>
        <w:t xml:space="preserve"> zagotoviti vse potrebne informacije in pomoč za izvedbo revizije.</w:t>
      </w:r>
    </w:p>
    <w:p w14:paraId="363DDB27" w14:textId="52934672" w:rsidR="00627E1A" w:rsidRPr="003B2C94" w:rsidRDefault="00627E1A" w:rsidP="003B2C94">
      <w:pPr>
        <w:rPr>
          <w:rFonts w:asciiTheme="minorHAnsi" w:hAnsiTheme="minorHAnsi" w:cstheme="minorHAnsi"/>
          <w:noProof w:val="0"/>
          <w:sz w:val="20"/>
          <w:szCs w:val="20"/>
        </w:rPr>
      </w:pPr>
    </w:p>
    <w:p w14:paraId="17B01568"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931EF5A" w14:textId="77777777" w:rsidR="00FF524A" w:rsidRPr="003B2C94" w:rsidRDefault="00FF524A" w:rsidP="003B2C94">
      <w:pPr>
        <w:rPr>
          <w:rFonts w:asciiTheme="minorHAnsi" w:hAnsiTheme="minorHAnsi" w:cstheme="minorHAnsi"/>
          <w:noProof w:val="0"/>
          <w:sz w:val="20"/>
          <w:szCs w:val="20"/>
        </w:rPr>
      </w:pPr>
    </w:p>
    <w:p w14:paraId="6BB82EDA" w14:textId="1A64F1BB" w:rsidR="00FF524A"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71C2B968" w14:textId="2C3D5799" w:rsidR="007E7781"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Izvajalčeva neutemeljena zavrnitev naročila ali odstopanje od naročenega načina izvedbe pomeni kršitev obveznosti po tej pogodbi, zaradi katere lahko naročnik </w:t>
      </w:r>
      <w:r w:rsidR="00C86725" w:rsidRPr="003B2C94">
        <w:rPr>
          <w:rFonts w:asciiTheme="minorHAnsi" w:hAnsiTheme="minorHAnsi" w:cstheme="minorHAnsi"/>
          <w:noProof w:val="0"/>
          <w:sz w:val="20"/>
          <w:szCs w:val="20"/>
        </w:rPr>
        <w:t xml:space="preserve">pisno odpove </w:t>
      </w:r>
      <w:r w:rsidRPr="003B2C94">
        <w:rPr>
          <w:rFonts w:asciiTheme="minorHAnsi" w:hAnsiTheme="minorHAnsi" w:cstheme="minorHAnsi"/>
          <w:noProof w:val="0"/>
          <w:sz w:val="20"/>
          <w:szCs w:val="20"/>
        </w:rPr>
        <w:t xml:space="preserve">pogodbo v skladu z </w:t>
      </w:r>
      <w:r w:rsidR="005C28EA" w:rsidRPr="003B2C94">
        <w:rPr>
          <w:rFonts w:asciiTheme="minorHAnsi" w:hAnsiTheme="minorHAnsi" w:cstheme="minorHAnsi"/>
          <w:noProof w:val="0"/>
          <w:sz w:val="20"/>
          <w:szCs w:val="20"/>
        </w:rPr>
        <w:t>določilom tretjega</w:t>
      </w:r>
      <w:r w:rsidR="007901EF">
        <w:rPr>
          <w:rFonts w:asciiTheme="minorHAnsi" w:hAnsiTheme="minorHAnsi" w:cstheme="minorHAnsi"/>
          <w:noProof w:val="0"/>
          <w:sz w:val="20"/>
          <w:szCs w:val="20"/>
        </w:rPr>
        <w:t xml:space="preserve"> odstavka 33</w:t>
      </w:r>
      <w:r w:rsidR="00BF6C3C" w:rsidRPr="003B2C94">
        <w:rPr>
          <w:rFonts w:asciiTheme="minorHAnsi" w:hAnsiTheme="minorHAnsi" w:cstheme="minorHAnsi"/>
          <w:noProof w:val="0"/>
          <w:sz w:val="20"/>
          <w:szCs w:val="20"/>
        </w:rPr>
        <w:t>. člena te pogodbe.</w:t>
      </w:r>
    </w:p>
    <w:p w14:paraId="59098B50" w14:textId="71424BD5" w:rsidR="003B2C94" w:rsidRPr="003B2C94" w:rsidRDefault="003B2C94" w:rsidP="003B2C94">
      <w:pPr>
        <w:rPr>
          <w:rFonts w:asciiTheme="minorHAnsi" w:hAnsiTheme="minorHAnsi" w:cstheme="minorHAnsi"/>
          <w:noProof w:val="0"/>
          <w:sz w:val="20"/>
          <w:szCs w:val="20"/>
        </w:rPr>
      </w:pPr>
    </w:p>
    <w:p w14:paraId="3CE67BA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121E365" w14:textId="77777777" w:rsidR="00FF524A" w:rsidRPr="003B2C94" w:rsidRDefault="00FF524A" w:rsidP="003B2C94">
      <w:pPr>
        <w:rPr>
          <w:rFonts w:asciiTheme="minorHAnsi" w:hAnsiTheme="minorHAnsi" w:cstheme="minorHAnsi"/>
          <w:noProof w:val="0"/>
          <w:sz w:val="20"/>
          <w:szCs w:val="20"/>
        </w:rPr>
      </w:pPr>
    </w:p>
    <w:p w14:paraId="3C1D88F6" w14:textId="77777777" w:rsidR="00FF524A" w:rsidRPr="003B2C94" w:rsidRDefault="00FF524A" w:rsidP="003B2C94">
      <w:pPr>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Naročnikove zahteve ter specifikacije v zvezi s predmetom javnega naročila po tej pogodbi se lahko, </w:t>
      </w:r>
      <w:r w:rsidRPr="003B2C94">
        <w:rPr>
          <w:rFonts w:asciiTheme="minorHAnsi" w:hAnsiTheme="minorHAnsi" w:cstheme="minorHAnsi"/>
          <w:bCs/>
          <w:iCs/>
          <w:noProof w:val="0"/>
          <w:sz w:val="20"/>
          <w:szCs w:val="20"/>
        </w:rPr>
        <w:t>če je to potrebno zaradi okoliščin, ki jih naročnik ni mogel predvideti,</w:t>
      </w:r>
      <w:r w:rsidRPr="003B2C94">
        <w:rPr>
          <w:rFonts w:asciiTheme="minorHAnsi" w:hAnsiTheme="minorHAnsi" w:cstheme="minorHAnsi"/>
          <w:bCs/>
          <w:noProof w:val="0"/>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3447CC45" w:rsidR="00FF524A" w:rsidRPr="003B2C94" w:rsidRDefault="00FF524A" w:rsidP="003B2C94">
      <w:pPr>
        <w:rPr>
          <w:rFonts w:asciiTheme="minorHAnsi" w:hAnsiTheme="minorHAnsi" w:cstheme="minorHAnsi"/>
          <w:noProof w:val="0"/>
          <w:sz w:val="20"/>
          <w:szCs w:val="20"/>
        </w:rPr>
      </w:pPr>
    </w:p>
    <w:p w14:paraId="3BA2C124" w14:textId="0F9838D8" w:rsidR="00FF524A" w:rsidRPr="003B2C94" w:rsidRDefault="00FF524A" w:rsidP="003B2C94">
      <w:pPr>
        <w:rPr>
          <w:rFonts w:asciiTheme="minorHAnsi" w:hAnsiTheme="minorHAnsi" w:cstheme="minorHAnsi"/>
          <w:noProof w:val="0"/>
          <w:sz w:val="20"/>
          <w:szCs w:val="20"/>
        </w:rPr>
      </w:pPr>
    </w:p>
    <w:p w14:paraId="5A927671" w14:textId="77777777" w:rsidR="00FC71B6" w:rsidRDefault="00FC71B6">
      <w:pPr>
        <w:widowControl w:val="0"/>
        <w:jc w:val="left"/>
        <w:rPr>
          <w:rFonts w:asciiTheme="minorHAnsi" w:hAnsiTheme="minorHAnsi" w:cstheme="minorHAnsi"/>
          <w:b/>
          <w:bCs/>
          <w:noProof w:val="0"/>
          <w:sz w:val="20"/>
          <w:szCs w:val="20"/>
        </w:rPr>
      </w:pPr>
      <w:r>
        <w:rPr>
          <w:rFonts w:asciiTheme="minorHAnsi" w:hAnsiTheme="minorHAnsi" w:cstheme="minorHAnsi"/>
          <w:b/>
          <w:bCs/>
          <w:noProof w:val="0"/>
          <w:sz w:val="20"/>
          <w:szCs w:val="20"/>
        </w:rPr>
        <w:br w:type="page"/>
      </w:r>
    </w:p>
    <w:p w14:paraId="6DD84476" w14:textId="17C0CD58"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POOBLAŠČENE OSEBE</w:t>
      </w:r>
    </w:p>
    <w:p w14:paraId="1CC76086" w14:textId="77777777" w:rsidR="00FF524A" w:rsidRPr="003B2C94" w:rsidRDefault="00FF524A" w:rsidP="003B2C94">
      <w:pPr>
        <w:rPr>
          <w:rFonts w:asciiTheme="minorHAnsi" w:hAnsiTheme="minorHAnsi" w:cstheme="minorHAnsi"/>
          <w:noProof w:val="0"/>
          <w:sz w:val="20"/>
          <w:szCs w:val="20"/>
        </w:rPr>
      </w:pPr>
    </w:p>
    <w:p w14:paraId="27CEBFA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19C6F98" w14:textId="77777777" w:rsidR="00FF524A" w:rsidRPr="003B2C94" w:rsidRDefault="00FF524A" w:rsidP="003B2C94">
      <w:pPr>
        <w:rPr>
          <w:rFonts w:asciiTheme="minorHAnsi" w:hAnsiTheme="minorHAnsi" w:cstheme="minorHAnsi"/>
          <w:noProof w:val="0"/>
          <w:sz w:val="20"/>
          <w:szCs w:val="20"/>
        </w:rPr>
      </w:pPr>
    </w:p>
    <w:p w14:paraId="6195E490" w14:textId="496A4935" w:rsidR="00C5336F" w:rsidRPr="003B2C94"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S strani naročnika je skrbnik te</w:t>
      </w:r>
      <w:r w:rsidR="00E85B9B" w:rsidRPr="003B2C94">
        <w:rPr>
          <w:rFonts w:asciiTheme="minorHAnsi" w:hAnsiTheme="minorHAnsi" w:cstheme="minorHAnsi"/>
          <w:noProof w:val="0"/>
          <w:sz w:val="20"/>
          <w:szCs w:val="20"/>
        </w:rPr>
        <w:t xml:space="preserve"> pogodbe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kontaktna oseba pa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e-naslov: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tel.: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w:t>
      </w:r>
    </w:p>
    <w:p w14:paraId="364009A8" w14:textId="77777777" w:rsidR="00C5336F" w:rsidRPr="003B2C94" w:rsidRDefault="00C5336F" w:rsidP="003B2C94">
      <w:pPr>
        <w:pStyle w:val="Odstavekseznama"/>
        <w:tabs>
          <w:tab w:val="left" w:pos="851"/>
        </w:tabs>
        <w:ind w:left="284" w:right="-2" w:hanging="284"/>
        <w:contextualSpacing/>
        <w:rPr>
          <w:rFonts w:asciiTheme="minorHAnsi" w:hAnsiTheme="minorHAnsi" w:cstheme="minorHAnsi"/>
          <w:noProof w:val="0"/>
          <w:sz w:val="20"/>
          <w:szCs w:val="20"/>
        </w:rPr>
      </w:pPr>
    </w:p>
    <w:p w14:paraId="6B51D243" w14:textId="49FA9101" w:rsidR="00C5336F"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 strani izvajalca je skrbnik </w:t>
      </w:r>
      <w:r w:rsidR="00E85B9B" w:rsidRPr="003B2C94">
        <w:rPr>
          <w:rFonts w:asciiTheme="minorHAnsi" w:hAnsiTheme="minorHAnsi" w:cstheme="minorHAnsi"/>
          <w:noProof w:val="0"/>
          <w:sz w:val="20"/>
          <w:szCs w:val="20"/>
        </w:rPr>
        <w:t>te pogodbe</w:t>
      </w:r>
      <w:r w:rsidRPr="003B2C94">
        <w:rPr>
          <w:rFonts w:asciiTheme="minorHAnsi" w:hAnsiTheme="minorHAnsi" w:cstheme="minorHAnsi"/>
          <w:noProof w:val="0"/>
          <w:sz w:val="20"/>
          <w:szCs w:val="20"/>
        </w:rPr>
        <w:t xml:space="preserve"> </w:t>
      </w:r>
      <w:permStart w:id="172450815"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72450815"/>
      <w:r w:rsidRPr="003B2C94">
        <w:rPr>
          <w:rFonts w:asciiTheme="minorHAnsi" w:hAnsiTheme="minorHAnsi" w:cstheme="minorHAnsi"/>
          <w:noProof w:val="0"/>
          <w:sz w:val="20"/>
          <w:szCs w:val="20"/>
        </w:rPr>
        <w:t xml:space="preserve">, e-naslov: </w:t>
      </w:r>
      <w:permStart w:id="2117822186"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2117822186"/>
      <w:r w:rsidRPr="003B2C94">
        <w:rPr>
          <w:rFonts w:asciiTheme="minorHAnsi" w:hAnsiTheme="minorHAnsi" w:cstheme="minorHAnsi"/>
          <w:noProof w:val="0"/>
          <w:sz w:val="20"/>
          <w:szCs w:val="20"/>
        </w:rPr>
        <w:t xml:space="preserve">, tel.: </w:t>
      </w:r>
      <w:permStart w:id="1231970979"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31970979"/>
      <w:r w:rsidRPr="003B2C94">
        <w:rPr>
          <w:rFonts w:asciiTheme="minorHAnsi" w:hAnsiTheme="minorHAnsi" w:cstheme="minorHAnsi"/>
          <w:noProof w:val="0"/>
          <w:sz w:val="20"/>
          <w:szCs w:val="20"/>
        </w:rPr>
        <w:t>, ki je tudi odgovoren za izvedbo storitev po</w:t>
      </w:r>
      <w:r w:rsidR="00453158" w:rsidRPr="003B2C94">
        <w:rPr>
          <w:rFonts w:asciiTheme="minorHAnsi" w:hAnsiTheme="minorHAnsi" w:cstheme="minorHAnsi"/>
          <w:noProof w:val="0"/>
          <w:sz w:val="20"/>
          <w:szCs w:val="20"/>
        </w:rPr>
        <w:t xml:space="preserve"> tej pogodbi</w:t>
      </w:r>
      <w:r w:rsidRPr="003B2C94">
        <w:rPr>
          <w:rFonts w:asciiTheme="minorHAnsi" w:hAnsiTheme="minorHAnsi" w:cstheme="minorHAnsi"/>
          <w:noProof w:val="0"/>
          <w:sz w:val="20"/>
          <w:szCs w:val="20"/>
        </w:rPr>
        <w:t>.</w:t>
      </w:r>
    </w:p>
    <w:p w14:paraId="2C99AB41" w14:textId="66F45040" w:rsidR="00A54707" w:rsidRPr="00A54707" w:rsidRDefault="00A54707" w:rsidP="00A54707">
      <w:pPr>
        <w:tabs>
          <w:tab w:val="left" w:pos="851"/>
        </w:tabs>
        <w:ind w:right="-2"/>
        <w:contextualSpacing/>
        <w:rPr>
          <w:rFonts w:asciiTheme="minorHAnsi" w:hAnsiTheme="minorHAnsi" w:cstheme="minorHAnsi"/>
          <w:noProof w:val="0"/>
          <w:sz w:val="20"/>
          <w:szCs w:val="20"/>
        </w:rPr>
      </w:pPr>
    </w:p>
    <w:p w14:paraId="6F394C87" w14:textId="473AE7A4" w:rsidR="00CF0876" w:rsidRPr="003B2C94" w:rsidRDefault="00C5336F" w:rsidP="003B2C94">
      <w:pPr>
        <w:pStyle w:val="Odstavekseznama"/>
        <w:numPr>
          <w:ilvl w:val="0"/>
          <w:numId w:val="1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Pooblaščene osebe po tej pogodbi nimajo nobenih pooblastil za spremembo pogodbe, naročila ali tehničnih specifikacij, temveč so navedene le za potrebe komunikacije med pogodbenima strankama</w:t>
      </w:r>
      <w:r w:rsidR="002B2254" w:rsidRPr="003B2C94">
        <w:rPr>
          <w:rFonts w:asciiTheme="minorHAnsi" w:hAnsiTheme="minorHAnsi" w:cstheme="minorHAnsi"/>
          <w:noProof w:val="0"/>
          <w:sz w:val="20"/>
          <w:szCs w:val="20"/>
        </w:rPr>
        <w:t>. Njihova</w:t>
      </w:r>
      <w:r w:rsidR="00E14C5B" w:rsidRPr="003B2C94">
        <w:rPr>
          <w:rFonts w:asciiTheme="minorHAnsi" w:hAnsiTheme="minorHAnsi" w:cstheme="minorHAnsi"/>
          <w:noProof w:val="0"/>
          <w:sz w:val="20"/>
          <w:szCs w:val="20"/>
        </w:rPr>
        <w:t xml:space="preserve"> naloga je tudi sprotno preverjanje ustreznosti v pogodbi opredeljene storitve. </w:t>
      </w:r>
    </w:p>
    <w:p w14:paraId="39D55DF6" w14:textId="6F893D69"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F05CA98" w14:textId="77777777"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1026A8A" w14:textId="2E9587D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CENA</w:t>
      </w:r>
    </w:p>
    <w:p w14:paraId="04BE221A" w14:textId="77777777" w:rsidR="00FF524A" w:rsidRPr="003B2C94" w:rsidRDefault="00FF524A" w:rsidP="003B2C94">
      <w:pPr>
        <w:rPr>
          <w:rFonts w:asciiTheme="minorHAnsi" w:hAnsiTheme="minorHAnsi" w:cstheme="minorHAnsi"/>
          <w:b/>
          <w:noProof w:val="0"/>
          <w:sz w:val="20"/>
          <w:szCs w:val="20"/>
        </w:rPr>
      </w:pPr>
    </w:p>
    <w:p w14:paraId="0D2EFD9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EC2470A" w14:textId="77777777" w:rsidR="00FF524A" w:rsidRPr="003B2C94" w:rsidRDefault="00FF524A" w:rsidP="003B2C94">
      <w:pPr>
        <w:rPr>
          <w:rFonts w:asciiTheme="minorHAnsi" w:hAnsiTheme="minorHAnsi" w:cstheme="minorHAnsi"/>
          <w:noProof w:val="0"/>
          <w:sz w:val="20"/>
          <w:szCs w:val="20"/>
        </w:rPr>
      </w:pPr>
    </w:p>
    <w:p w14:paraId="641ECE6B" w14:textId="44DC1F0A" w:rsidR="003B2C94" w:rsidRDefault="00FF524A" w:rsidP="003B2C94">
      <w:pPr>
        <w:pStyle w:val="Odstavekseznama"/>
        <w:numPr>
          <w:ilvl w:val="0"/>
          <w:numId w:val="7"/>
        </w:numPr>
        <w:ind w:left="284"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Cena za izvedbo storitev po tej pogodbi znaša</w:t>
      </w:r>
      <w:r w:rsidR="005F7416" w:rsidRPr="003B2C94">
        <w:rPr>
          <w:rFonts w:asciiTheme="minorHAnsi" w:hAnsiTheme="minorHAnsi" w:cstheme="minorHAnsi"/>
          <w:bCs/>
          <w:iCs/>
          <w:noProof w:val="0"/>
          <w:sz w:val="20"/>
          <w:szCs w:val="20"/>
        </w:rPr>
        <w:t xml:space="preserve"> </w:t>
      </w:r>
      <w:permStart w:id="3637246" w:edGrp="everyone"/>
      <w:r w:rsidR="005F7416" w:rsidRPr="003B2C94">
        <w:rPr>
          <w:rFonts w:asciiTheme="minorHAnsi" w:hAnsiTheme="minorHAnsi" w:cstheme="minorHAnsi"/>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iCs/>
          <w:noProof w:val="0"/>
          <w:sz w:val="20"/>
          <w:szCs w:val="20"/>
        </w:rPr>
        <w:instrText xml:space="preserve"> FORMTEXT </w:instrText>
      </w:r>
      <w:r w:rsidR="005F7416" w:rsidRPr="003B2C94">
        <w:rPr>
          <w:rFonts w:asciiTheme="minorHAnsi" w:hAnsiTheme="minorHAnsi" w:cstheme="minorHAnsi"/>
          <w:bCs/>
          <w:iCs/>
          <w:noProof w:val="0"/>
          <w:sz w:val="20"/>
          <w:szCs w:val="20"/>
        </w:rPr>
      </w:r>
      <w:r w:rsidR="005F7416" w:rsidRPr="003B2C94">
        <w:rPr>
          <w:rFonts w:asciiTheme="minorHAnsi" w:hAnsiTheme="minorHAnsi" w:cstheme="minorHAnsi"/>
          <w:bCs/>
          <w:iCs/>
          <w:noProof w:val="0"/>
          <w:sz w:val="20"/>
          <w:szCs w:val="20"/>
        </w:rPr>
        <w:fldChar w:fldCharType="separate"/>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bCs/>
          <w:iCs/>
          <w:noProof w:val="0"/>
          <w:sz w:val="20"/>
          <w:szCs w:val="20"/>
        </w:rPr>
        <w:fldChar w:fldCharType="end"/>
      </w:r>
      <w:permEnd w:id="3637246"/>
      <w:r w:rsidR="005F7416" w:rsidRPr="003B2C94">
        <w:rPr>
          <w:rFonts w:asciiTheme="minorHAnsi" w:hAnsiTheme="minorHAnsi" w:cstheme="minorHAnsi"/>
          <w:bCs/>
          <w:iCs/>
          <w:noProof w:val="0"/>
          <w:sz w:val="20"/>
          <w:szCs w:val="20"/>
        </w:rPr>
        <w:t xml:space="preserve"> </w:t>
      </w:r>
      <w:r w:rsidRPr="003B2C94">
        <w:rPr>
          <w:rFonts w:asciiTheme="minorHAnsi" w:hAnsiTheme="minorHAnsi" w:cstheme="minorHAnsi"/>
          <w:noProof w:val="0"/>
          <w:sz w:val="20"/>
          <w:szCs w:val="20"/>
        </w:rPr>
        <w:t xml:space="preserve">EUR brez DDV, kot izhaja iz izvajalčeve ponudbe št. </w:t>
      </w:r>
      <w:permStart w:id="109382113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093821134"/>
      <w:r w:rsidR="005F7416" w:rsidRPr="003B2C94">
        <w:rPr>
          <w:rFonts w:asciiTheme="minorHAnsi" w:hAnsiTheme="minorHAnsi" w:cstheme="minorHAnsi"/>
          <w:noProof w:val="0"/>
          <w:sz w:val="20"/>
          <w:szCs w:val="20"/>
        </w:rPr>
        <w:t xml:space="preserve"> </w:t>
      </w:r>
      <w:r w:rsidR="009172D4" w:rsidRPr="003B2C94">
        <w:rPr>
          <w:rFonts w:asciiTheme="minorHAnsi" w:hAnsiTheme="minorHAnsi" w:cstheme="minorHAnsi"/>
          <w:bCs/>
          <w:iCs/>
          <w:noProof w:val="0"/>
          <w:sz w:val="20"/>
          <w:szCs w:val="20"/>
        </w:rPr>
        <w:t>z dne</w:t>
      </w:r>
      <w:r w:rsidR="00C66FF1" w:rsidRPr="003B2C94">
        <w:rPr>
          <w:rFonts w:asciiTheme="minorHAnsi" w:hAnsiTheme="minorHAnsi" w:cstheme="minorHAnsi"/>
          <w:bCs/>
          <w:iCs/>
          <w:noProof w:val="0"/>
          <w:sz w:val="20"/>
          <w:szCs w:val="20"/>
        </w:rPr>
        <w:t xml:space="preserve"> </w:t>
      </w:r>
      <w:permStart w:id="22662516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226625165"/>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in sicer:</w:t>
      </w:r>
    </w:p>
    <w:p w14:paraId="4B9F9820" w14:textId="75F1B89B" w:rsidR="003B2C94" w:rsidRDefault="003B2C94" w:rsidP="003B2C94">
      <w:pPr>
        <w:contextualSpacing/>
        <w:rPr>
          <w:rFonts w:asciiTheme="minorHAnsi" w:hAnsiTheme="minorHAnsi" w:cstheme="minorHAnsi"/>
          <w:noProof w:val="0"/>
          <w:sz w:val="20"/>
          <w:szCs w:val="20"/>
        </w:rPr>
      </w:pPr>
    </w:p>
    <w:p w14:paraId="5543FBE2" w14:textId="77777777" w:rsidR="003B2C94" w:rsidRPr="003B2C94" w:rsidRDefault="003B2C94" w:rsidP="003B2C94">
      <w:pPr>
        <w:contextualSpacing/>
        <w:rPr>
          <w:rFonts w:asciiTheme="minorHAnsi" w:hAnsiTheme="minorHAnsi" w:cstheme="minorHAnsi"/>
          <w:noProof w:val="0"/>
          <w:sz w:val="20"/>
          <w:szCs w:val="20"/>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67"/>
        <w:gridCol w:w="809"/>
        <w:gridCol w:w="988"/>
        <w:gridCol w:w="1180"/>
        <w:gridCol w:w="705"/>
        <w:gridCol w:w="1131"/>
      </w:tblGrid>
      <w:tr w:rsidR="00167181" w:rsidRPr="003B2C94" w14:paraId="0C6B5F62" w14:textId="77777777" w:rsidTr="00167181">
        <w:trPr>
          <w:trHeight w:val="454"/>
        </w:trPr>
        <w:tc>
          <w:tcPr>
            <w:tcW w:w="567" w:type="dxa"/>
            <w:shd w:val="clear" w:color="auto" w:fill="F2F2F2" w:themeFill="background1" w:themeFillShade="F2"/>
            <w:vAlign w:val="center"/>
            <w:hideMark/>
          </w:tcPr>
          <w:p w14:paraId="1ED7645E"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ZŠ</w:t>
            </w:r>
          </w:p>
        </w:tc>
        <w:tc>
          <w:tcPr>
            <w:tcW w:w="3267" w:type="dxa"/>
            <w:shd w:val="clear" w:color="auto" w:fill="F2F2F2" w:themeFill="background1" w:themeFillShade="F2"/>
            <w:vAlign w:val="center"/>
            <w:hideMark/>
          </w:tcPr>
          <w:p w14:paraId="48323620"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Opis blaga/storitve</w:t>
            </w:r>
          </w:p>
        </w:tc>
        <w:tc>
          <w:tcPr>
            <w:tcW w:w="809" w:type="dxa"/>
            <w:shd w:val="clear" w:color="auto" w:fill="F2F2F2" w:themeFill="background1" w:themeFillShade="F2"/>
            <w:vAlign w:val="center"/>
            <w:hideMark/>
          </w:tcPr>
          <w:p w14:paraId="49534A82"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EM</w:t>
            </w:r>
          </w:p>
        </w:tc>
        <w:tc>
          <w:tcPr>
            <w:tcW w:w="988" w:type="dxa"/>
            <w:shd w:val="clear" w:color="auto" w:fill="F2F2F2" w:themeFill="background1" w:themeFillShade="F2"/>
            <w:vAlign w:val="center"/>
            <w:hideMark/>
          </w:tcPr>
          <w:p w14:paraId="1B5E31C0"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Količina</w:t>
            </w:r>
          </w:p>
        </w:tc>
        <w:tc>
          <w:tcPr>
            <w:tcW w:w="1180" w:type="dxa"/>
            <w:shd w:val="clear" w:color="auto" w:fill="F2F2F2" w:themeFill="background1" w:themeFillShade="F2"/>
            <w:vAlign w:val="center"/>
            <w:hideMark/>
          </w:tcPr>
          <w:p w14:paraId="07A7420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Cena na EM brez DDV:</w:t>
            </w:r>
          </w:p>
        </w:tc>
        <w:tc>
          <w:tcPr>
            <w:tcW w:w="705" w:type="dxa"/>
            <w:shd w:val="clear" w:color="auto" w:fill="F2F2F2" w:themeFill="background1" w:themeFillShade="F2"/>
            <w:vAlign w:val="center"/>
            <w:hideMark/>
          </w:tcPr>
          <w:p w14:paraId="369CF7FC"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DDV (%)</w:t>
            </w:r>
          </w:p>
        </w:tc>
        <w:tc>
          <w:tcPr>
            <w:tcW w:w="1131" w:type="dxa"/>
            <w:shd w:val="clear" w:color="auto" w:fill="F2F2F2" w:themeFill="background1" w:themeFillShade="F2"/>
            <w:vAlign w:val="center"/>
            <w:hideMark/>
          </w:tcPr>
          <w:p w14:paraId="3EE2588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Vrednost brez DDV:</w:t>
            </w:r>
          </w:p>
        </w:tc>
      </w:tr>
      <w:tr w:rsidR="00167181" w:rsidRPr="003B2C94" w14:paraId="69D7EDF0" w14:textId="77777777" w:rsidTr="00167181">
        <w:trPr>
          <w:trHeight w:val="283"/>
        </w:trPr>
        <w:tc>
          <w:tcPr>
            <w:tcW w:w="8647" w:type="dxa"/>
            <w:gridSpan w:val="7"/>
            <w:shd w:val="clear" w:color="auto" w:fill="DBE5F1" w:themeFill="accent1" w:themeFillTint="33"/>
            <w:vAlign w:val="center"/>
          </w:tcPr>
          <w:p w14:paraId="0E36DD64"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FIKSNI DEL</w:t>
            </w:r>
          </w:p>
        </w:tc>
      </w:tr>
      <w:tr w:rsidR="00167181" w:rsidRPr="003B2C94" w14:paraId="52AAEF97" w14:textId="77777777" w:rsidTr="00167181">
        <w:trPr>
          <w:trHeight w:val="634"/>
        </w:trPr>
        <w:tc>
          <w:tcPr>
            <w:tcW w:w="567" w:type="dxa"/>
            <w:shd w:val="clear" w:color="auto" w:fill="auto"/>
            <w:vAlign w:val="center"/>
            <w:hideMark/>
          </w:tcPr>
          <w:p w14:paraId="1BCFFB4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14E70279" w14:textId="2ECD27EB" w:rsidR="00167181" w:rsidRPr="003B2C94" w:rsidRDefault="00167181" w:rsidP="003B2C94">
            <w:pPr>
              <w:contextualSpacing/>
              <w:jc w:val="left"/>
              <w:rPr>
                <w:rFonts w:asciiTheme="minorHAnsi" w:eastAsiaTheme="minorHAnsi" w:hAnsiTheme="minorHAnsi" w:cstheme="minorHAnsi"/>
                <w:noProof w:val="0"/>
                <w:color w:val="000000"/>
                <w:szCs w:val="18"/>
                <w:lang w:eastAsia="en-US"/>
              </w:rPr>
            </w:pPr>
            <w:r w:rsidRPr="003B2C94">
              <w:rPr>
                <w:rFonts w:asciiTheme="minorHAnsi" w:hAnsiTheme="minorHAnsi" w:cstheme="minorHAnsi"/>
                <w:noProof w:val="0"/>
                <w:szCs w:val="18"/>
              </w:rPr>
              <w:t xml:space="preserve">Izdelava, implementacija in vzdrževanje poslovno informacijskega sistema </w:t>
            </w:r>
            <w:proofErr w:type="spellStart"/>
            <w:r w:rsidRPr="003B2C94">
              <w:rPr>
                <w:rFonts w:asciiTheme="minorHAnsi" w:hAnsiTheme="minorHAnsi" w:cstheme="minorHAnsi"/>
                <w:noProof w:val="0"/>
                <w:szCs w:val="18"/>
              </w:rPr>
              <w:t>eAKOS</w:t>
            </w:r>
            <w:proofErr w:type="spellEnd"/>
            <w:r w:rsidRPr="003B2C94">
              <w:rPr>
                <w:rFonts w:asciiTheme="minorHAnsi" w:hAnsiTheme="minorHAnsi" w:cstheme="minorHAnsi"/>
                <w:noProof w:val="0"/>
                <w:szCs w:val="18"/>
              </w:rPr>
              <w:t xml:space="preserve"> skladno z zahtevami iz tehničnih specifikacij</w:t>
            </w:r>
          </w:p>
        </w:tc>
        <w:tc>
          <w:tcPr>
            <w:tcW w:w="809" w:type="dxa"/>
            <w:shd w:val="clear" w:color="auto" w:fill="auto"/>
            <w:vAlign w:val="center"/>
            <w:hideMark/>
          </w:tcPr>
          <w:p w14:paraId="7D569A38" w14:textId="77777777" w:rsidR="00167181" w:rsidRPr="003B2C94" w:rsidRDefault="00167181" w:rsidP="003B2C94">
            <w:pPr>
              <w:jc w:val="center"/>
              <w:rPr>
                <w:rFonts w:asciiTheme="minorHAnsi" w:hAnsiTheme="minorHAnsi" w:cstheme="minorHAnsi"/>
                <w:noProof w:val="0"/>
                <w:color w:val="000000"/>
                <w:szCs w:val="18"/>
              </w:rPr>
            </w:pPr>
            <w:proofErr w:type="spellStart"/>
            <w:r w:rsidRPr="003B2C94">
              <w:rPr>
                <w:rFonts w:asciiTheme="minorHAnsi" w:hAnsiTheme="minorHAnsi" w:cstheme="minorHAnsi"/>
                <w:noProof w:val="0"/>
                <w:color w:val="000000"/>
                <w:szCs w:val="18"/>
              </w:rPr>
              <w:t>kpl</w:t>
            </w:r>
            <w:proofErr w:type="spellEnd"/>
          </w:p>
        </w:tc>
        <w:tc>
          <w:tcPr>
            <w:tcW w:w="988" w:type="dxa"/>
            <w:shd w:val="clear" w:color="auto" w:fill="auto"/>
            <w:vAlign w:val="center"/>
            <w:hideMark/>
          </w:tcPr>
          <w:p w14:paraId="7E67545F"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w:t>
            </w:r>
          </w:p>
        </w:tc>
        <w:permStart w:id="1248280401" w:edGrp="everyone"/>
        <w:tc>
          <w:tcPr>
            <w:tcW w:w="1180" w:type="dxa"/>
            <w:shd w:val="clear" w:color="auto" w:fill="auto"/>
            <w:vAlign w:val="center"/>
            <w:hideMark/>
          </w:tcPr>
          <w:p w14:paraId="5D1CAE6E"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48280401"/>
          </w:p>
        </w:tc>
        <w:tc>
          <w:tcPr>
            <w:tcW w:w="705" w:type="dxa"/>
            <w:shd w:val="clear" w:color="auto" w:fill="auto"/>
            <w:vAlign w:val="center"/>
            <w:hideMark/>
          </w:tcPr>
          <w:p w14:paraId="305C9DC9"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713430007" w:edGrp="everyone"/>
        <w:tc>
          <w:tcPr>
            <w:tcW w:w="1131" w:type="dxa"/>
            <w:shd w:val="clear" w:color="auto" w:fill="auto"/>
            <w:vAlign w:val="center"/>
            <w:hideMark/>
          </w:tcPr>
          <w:p w14:paraId="6C1DEA1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713430007"/>
          </w:p>
        </w:tc>
      </w:tr>
      <w:tr w:rsidR="00167181" w:rsidRPr="003B2C94" w14:paraId="7A2F113A" w14:textId="77777777" w:rsidTr="00167181">
        <w:trPr>
          <w:trHeight w:val="283"/>
        </w:trPr>
        <w:tc>
          <w:tcPr>
            <w:tcW w:w="6811" w:type="dxa"/>
            <w:gridSpan w:val="5"/>
            <w:shd w:val="clear" w:color="auto" w:fill="F2F2F2" w:themeFill="background1" w:themeFillShade="F2"/>
            <w:vAlign w:val="center"/>
          </w:tcPr>
          <w:p w14:paraId="02B64F59"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fiksni del (v EUR)</w:t>
            </w:r>
          </w:p>
        </w:tc>
        <w:permStart w:id="848893200" w:edGrp="everyone"/>
        <w:tc>
          <w:tcPr>
            <w:tcW w:w="1836" w:type="dxa"/>
            <w:gridSpan w:val="2"/>
            <w:shd w:val="clear" w:color="auto" w:fill="F2F2F2" w:themeFill="background1" w:themeFillShade="F2"/>
            <w:vAlign w:val="center"/>
          </w:tcPr>
          <w:p w14:paraId="270EB47E"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48893200"/>
          </w:p>
        </w:tc>
      </w:tr>
      <w:tr w:rsidR="00167181" w:rsidRPr="003B2C94" w:rsidDel="00C47BE9" w14:paraId="396A371E" w14:textId="77777777" w:rsidTr="00167181">
        <w:trPr>
          <w:trHeight w:val="283"/>
        </w:trPr>
        <w:tc>
          <w:tcPr>
            <w:tcW w:w="6811" w:type="dxa"/>
            <w:gridSpan w:val="5"/>
            <w:shd w:val="clear" w:color="auto" w:fill="F2F2F2" w:themeFill="background1" w:themeFillShade="F2"/>
            <w:vAlign w:val="center"/>
            <w:hideMark/>
          </w:tcPr>
          <w:p w14:paraId="7AB4CB8A"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fiksni del (v EUR)</w:t>
            </w:r>
          </w:p>
        </w:tc>
        <w:permStart w:id="1463895329" w:edGrp="everyone"/>
        <w:tc>
          <w:tcPr>
            <w:tcW w:w="1836" w:type="dxa"/>
            <w:gridSpan w:val="2"/>
            <w:shd w:val="clear" w:color="auto" w:fill="F2F2F2" w:themeFill="background1" w:themeFillShade="F2"/>
            <w:vAlign w:val="center"/>
            <w:hideMark/>
          </w:tcPr>
          <w:p w14:paraId="04F15583"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63895329"/>
          </w:p>
        </w:tc>
      </w:tr>
      <w:tr w:rsidR="00167181" w:rsidRPr="003B2C94" w:rsidDel="00C47BE9" w14:paraId="79ACF4C5" w14:textId="77777777" w:rsidTr="00167181">
        <w:trPr>
          <w:trHeight w:val="283"/>
        </w:trPr>
        <w:tc>
          <w:tcPr>
            <w:tcW w:w="6811" w:type="dxa"/>
            <w:gridSpan w:val="5"/>
            <w:shd w:val="clear" w:color="auto" w:fill="F2F2F2" w:themeFill="background1" w:themeFillShade="F2"/>
            <w:vAlign w:val="center"/>
            <w:hideMark/>
          </w:tcPr>
          <w:p w14:paraId="3AD13A0A"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fiksni del (v EUR)</w:t>
            </w:r>
          </w:p>
        </w:tc>
        <w:permStart w:id="1620126544" w:edGrp="everyone"/>
        <w:tc>
          <w:tcPr>
            <w:tcW w:w="1836" w:type="dxa"/>
            <w:gridSpan w:val="2"/>
            <w:shd w:val="clear" w:color="auto" w:fill="F2F2F2" w:themeFill="background1" w:themeFillShade="F2"/>
            <w:vAlign w:val="center"/>
            <w:hideMark/>
          </w:tcPr>
          <w:p w14:paraId="07AC57B2"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620126544"/>
          </w:p>
        </w:tc>
      </w:tr>
      <w:tr w:rsidR="00167181" w:rsidRPr="003B2C94" w14:paraId="0A8A2783" w14:textId="77777777" w:rsidTr="00167181">
        <w:trPr>
          <w:trHeight w:val="283"/>
        </w:trPr>
        <w:tc>
          <w:tcPr>
            <w:tcW w:w="8647" w:type="dxa"/>
            <w:gridSpan w:val="7"/>
            <w:shd w:val="clear" w:color="auto" w:fill="DBE5F1" w:themeFill="accent1" w:themeFillTint="33"/>
            <w:vAlign w:val="center"/>
          </w:tcPr>
          <w:p w14:paraId="7B3710BD"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VARIABILNI DEL</w:t>
            </w:r>
          </w:p>
        </w:tc>
      </w:tr>
      <w:tr w:rsidR="00167181" w:rsidRPr="003B2C94" w14:paraId="1E02C791" w14:textId="77777777" w:rsidTr="00167181">
        <w:trPr>
          <w:trHeight w:val="567"/>
        </w:trPr>
        <w:tc>
          <w:tcPr>
            <w:tcW w:w="567" w:type="dxa"/>
            <w:shd w:val="clear" w:color="auto" w:fill="auto"/>
            <w:vAlign w:val="center"/>
          </w:tcPr>
          <w:p w14:paraId="711A820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20FA9A7D"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Vzdrževanje in pomoč uporabnikom</w:t>
            </w:r>
          </w:p>
        </w:tc>
        <w:tc>
          <w:tcPr>
            <w:tcW w:w="809" w:type="dxa"/>
            <w:shd w:val="clear" w:color="auto" w:fill="auto"/>
            <w:vAlign w:val="center"/>
          </w:tcPr>
          <w:p w14:paraId="49056861"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tcPr>
          <w:p w14:paraId="6F82293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100</w:t>
            </w:r>
          </w:p>
        </w:tc>
        <w:permStart w:id="115170016" w:edGrp="everyone"/>
        <w:tc>
          <w:tcPr>
            <w:tcW w:w="1180" w:type="dxa"/>
            <w:shd w:val="clear" w:color="auto" w:fill="auto"/>
            <w:vAlign w:val="center"/>
          </w:tcPr>
          <w:p w14:paraId="6F73932B"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15170016"/>
          </w:p>
        </w:tc>
        <w:tc>
          <w:tcPr>
            <w:tcW w:w="705" w:type="dxa"/>
            <w:shd w:val="clear" w:color="auto" w:fill="auto"/>
            <w:vAlign w:val="center"/>
          </w:tcPr>
          <w:p w14:paraId="3FE1CC63"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572825684" w:edGrp="everyone"/>
        <w:tc>
          <w:tcPr>
            <w:tcW w:w="1131" w:type="dxa"/>
            <w:shd w:val="clear" w:color="auto" w:fill="auto"/>
            <w:vAlign w:val="center"/>
          </w:tcPr>
          <w:p w14:paraId="546ABDDE"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572825684"/>
          </w:p>
        </w:tc>
      </w:tr>
      <w:tr w:rsidR="00167181" w:rsidRPr="003B2C94" w14:paraId="4CBA1DA6" w14:textId="77777777" w:rsidTr="00167181">
        <w:trPr>
          <w:trHeight w:val="567"/>
        </w:trPr>
        <w:tc>
          <w:tcPr>
            <w:tcW w:w="567" w:type="dxa"/>
            <w:shd w:val="clear" w:color="auto" w:fill="auto"/>
            <w:vAlign w:val="center"/>
            <w:hideMark/>
          </w:tcPr>
          <w:p w14:paraId="6BAEB7F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2.</w:t>
            </w:r>
          </w:p>
        </w:tc>
        <w:tc>
          <w:tcPr>
            <w:tcW w:w="3267" w:type="dxa"/>
            <w:shd w:val="clear" w:color="auto" w:fill="auto"/>
            <w:vAlign w:val="center"/>
          </w:tcPr>
          <w:p w14:paraId="28D3E0E9"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Nadgradnje</w:t>
            </w:r>
          </w:p>
        </w:tc>
        <w:tc>
          <w:tcPr>
            <w:tcW w:w="809" w:type="dxa"/>
            <w:shd w:val="clear" w:color="auto" w:fill="auto"/>
            <w:vAlign w:val="center"/>
            <w:hideMark/>
          </w:tcPr>
          <w:p w14:paraId="6368196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hideMark/>
          </w:tcPr>
          <w:p w14:paraId="2BA30DDC"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400</w:t>
            </w:r>
          </w:p>
        </w:tc>
        <w:permStart w:id="1443898405" w:edGrp="everyone"/>
        <w:tc>
          <w:tcPr>
            <w:tcW w:w="1180" w:type="dxa"/>
            <w:shd w:val="clear" w:color="auto" w:fill="auto"/>
            <w:vAlign w:val="center"/>
            <w:hideMark/>
          </w:tcPr>
          <w:p w14:paraId="2957866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43898405"/>
          </w:p>
        </w:tc>
        <w:tc>
          <w:tcPr>
            <w:tcW w:w="705" w:type="dxa"/>
            <w:shd w:val="clear" w:color="auto" w:fill="auto"/>
            <w:vAlign w:val="center"/>
            <w:hideMark/>
          </w:tcPr>
          <w:p w14:paraId="1DCC740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208515777" w:edGrp="everyone"/>
        <w:tc>
          <w:tcPr>
            <w:tcW w:w="1131" w:type="dxa"/>
            <w:shd w:val="clear" w:color="auto" w:fill="auto"/>
            <w:vAlign w:val="center"/>
            <w:hideMark/>
          </w:tcPr>
          <w:p w14:paraId="478B7952"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08515777"/>
          </w:p>
        </w:tc>
      </w:tr>
      <w:tr w:rsidR="00167181" w:rsidRPr="003B2C94" w14:paraId="6EB97C54" w14:textId="77777777" w:rsidTr="00167181">
        <w:trPr>
          <w:trHeight w:val="283"/>
        </w:trPr>
        <w:tc>
          <w:tcPr>
            <w:tcW w:w="6811" w:type="dxa"/>
            <w:gridSpan w:val="5"/>
            <w:shd w:val="clear" w:color="auto" w:fill="F2F2F2" w:themeFill="background1" w:themeFillShade="F2"/>
            <w:vAlign w:val="center"/>
          </w:tcPr>
          <w:p w14:paraId="1B10417F"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variabilni del (v EUR)</w:t>
            </w:r>
          </w:p>
        </w:tc>
        <w:tc>
          <w:tcPr>
            <w:tcW w:w="1836" w:type="dxa"/>
            <w:gridSpan w:val="2"/>
            <w:shd w:val="clear" w:color="auto" w:fill="F2F2F2" w:themeFill="background1" w:themeFillShade="F2"/>
            <w:vAlign w:val="center"/>
          </w:tcPr>
          <w:p w14:paraId="59AD76F5"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806561888"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06561888"/>
          </w:p>
        </w:tc>
      </w:tr>
      <w:tr w:rsidR="00167181" w:rsidRPr="003B2C94" w:rsidDel="00C47BE9" w14:paraId="2C1B4A0F" w14:textId="77777777" w:rsidTr="00167181">
        <w:trPr>
          <w:trHeight w:val="283"/>
        </w:trPr>
        <w:tc>
          <w:tcPr>
            <w:tcW w:w="6811" w:type="dxa"/>
            <w:gridSpan w:val="5"/>
            <w:shd w:val="clear" w:color="auto" w:fill="F2F2F2" w:themeFill="background1" w:themeFillShade="F2"/>
            <w:vAlign w:val="center"/>
            <w:hideMark/>
          </w:tcPr>
          <w:p w14:paraId="5CE38EDC"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variabilni del (v EUR)</w:t>
            </w:r>
          </w:p>
        </w:tc>
        <w:tc>
          <w:tcPr>
            <w:tcW w:w="1836" w:type="dxa"/>
            <w:gridSpan w:val="2"/>
            <w:shd w:val="clear" w:color="auto" w:fill="F2F2F2" w:themeFill="background1" w:themeFillShade="F2"/>
            <w:vAlign w:val="center"/>
            <w:hideMark/>
          </w:tcPr>
          <w:p w14:paraId="20EC80F0"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02769010"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02769010"/>
          </w:p>
        </w:tc>
      </w:tr>
      <w:tr w:rsidR="00167181" w:rsidRPr="003B2C94" w:rsidDel="00C47BE9" w14:paraId="740F25E0" w14:textId="77777777" w:rsidTr="00167181">
        <w:trPr>
          <w:trHeight w:val="283"/>
        </w:trPr>
        <w:tc>
          <w:tcPr>
            <w:tcW w:w="6811" w:type="dxa"/>
            <w:gridSpan w:val="5"/>
            <w:shd w:val="clear" w:color="auto" w:fill="F2F2F2" w:themeFill="background1" w:themeFillShade="F2"/>
            <w:vAlign w:val="center"/>
            <w:hideMark/>
          </w:tcPr>
          <w:p w14:paraId="2DF4F73E"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variabilni del (v EUR)</w:t>
            </w:r>
          </w:p>
        </w:tc>
        <w:tc>
          <w:tcPr>
            <w:tcW w:w="1836" w:type="dxa"/>
            <w:gridSpan w:val="2"/>
            <w:shd w:val="clear" w:color="auto" w:fill="F2F2F2" w:themeFill="background1" w:themeFillShade="F2"/>
            <w:vAlign w:val="center"/>
            <w:hideMark/>
          </w:tcPr>
          <w:p w14:paraId="29BDDE8A"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1013730276"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013730276"/>
          </w:p>
        </w:tc>
      </w:tr>
      <w:tr w:rsidR="00167181" w:rsidRPr="003B2C94" w:rsidDel="00C47BE9" w14:paraId="2272934F" w14:textId="77777777" w:rsidTr="00167181">
        <w:trPr>
          <w:trHeight w:val="283"/>
        </w:trPr>
        <w:tc>
          <w:tcPr>
            <w:tcW w:w="6811" w:type="dxa"/>
            <w:gridSpan w:val="5"/>
            <w:shd w:val="clear" w:color="auto" w:fill="DBE5F1" w:themeFill="accent1" w:themeFillTint="33"/>
            <w:vAlign w:val="center"/>
          </w:tcPr>
          <w:p w14:paraId="042D091A" w14:textId="77777777" w:rsidR="00167181" w:rsidRPr="003B2C94"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p>
        </w:tc>
        <w:tc>
          <w:tcPr>
            <w:tcW w:w="1836" w:type="dxa"/>
            <w:gridSpan w:val="2"/>
            <w:shd w:val="clear" w:color="auto" w:fill="DBE5F1" w:themeFill="accent1" w:themeFillTint="33"/>
            <w:vAlign w:val="center"/>
          </w:tcPr>
          <w:p w14:paraId="4EC2CE56" w14:textId="77777777" w:rsidR="00167181" w:rsidRPr="003B2C94" w:rsidDel="00C47BE9" w:rsidRDefault="00167181" w:rsidP="003B2C94">
            <w:pPr>
              <w:jc w:val="left"/>
              <w:rPr>
                <w:rFonts w:asciiTheme="minorHAnsi" w:hAnsiTheme="minorHAnsi" w:cstheme="minorHAnsi"/>
                <w:noProof w:val="0"/>
                <w:color w:val="000000"/>
                <w:szCs w:val="18"/>
              </w:rPr>
            </w:pPr>
          </w:p>
        </w:tc>
      </w:tr>
      <w:tr w:rsidR="00167181" w:rsidRPr="003B2C94" w14:paraId="4586739E" w14:textId="77777777" w:rsidTr="00167181">
        <w:trPr>
          <w:trHeight w:val="283"/>
        </w:trPr>
        <w:tc>
          <w:tcPr>
            <w:tcW w:w="6811" w:type="dxa"/>
            <w:gridSpan w:val="5"/>
            <w:shd w:val="clear" w:color="auto" w:fill="F2F2F2" w:themeFill="background1" w:themeFillShade="F2"/>
            <w:vAlign w:val="center"/>
          </w:tcPr>
          <w:p w14:paraId="2089FDEA"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(v EUR)</w:t>
            </w:r>
          </w:p>
        </w:tc>
        <w:tc>
          <w:tcPr>
            <w:tcW w:w="1836" w:type="dxa"/>
            <w:gridSpan w:val="2"/>
            <w:shd w:val="clear" w:color="auto" w:fill="F2F2F2" w:themeFill="background1" w:themeFillShade="F2"/>
            <w:vAlign w:val="center"/>
          </w:tcPr>
          <w:p w14:paraId="68DEC708"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641086951"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641086951"/>
          </w:p>
        </w:tc>
      </w:tr>
      <w:tr w:rsidR="00167181" w:rsidRPr="003B2C94" w:rsidDel="00C47BE9" w14:paraId="37ABB5C3" w14:textId="77777777" w:rsidTr="00167181">
        <w:trPr>
          <w:trHeight w:val="283"/>
        </w:trPr>
        <w:tc>
          <w:tcPr>
            <w:tcW w:w="6811" w:type="dxa"/>
            <w:gridSpan w:val="5"/>
            <w:shd w:val="clear" w:color="auto" w:fill="F2F2F2" w:themeFill="background1" w:themeFillShade="F2"/>
            <w:vAlign w:val="center"/>
            <w:hideMark/>
          </w:tcPr>
          <w:p w14:paraId="520E5BF3"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(v EUR)</w:t>
            </w:r>
          </w:p>
        </w:tc>
        <w:tc>
          <w:tcPr>
            <w:tcW w:w="1836" w:type="dxa"/>
            <w:gridSpan w:val="2"/>
            <w:shd w:val="clear" w:color="auto" w:fill="F2F2F2" w:themeFill="background1" w:themeFillShade="F2"/>
            <w:vAlign w:val="center"/>
            <w:hideMark/>
          </w:tcPr>
          <w:p w14:paraId="0BEA542B"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581115652"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581115652"/>
          </w:p>
        </w:tc>
      </w:tr>
      <w:tr w:rsidR="00167181" w:rsidRPr="003B2C94" w:rsidDel="00C47BE9" w14:paraId="419F035B" w14:textId="77777777" w:rsidTr="00167181">
        <w:trPr>
          <w:trHeight w:val="283"/>
        </w:trPr>
        <w:tc>
          <w:tcPr>
            <w:tcW w:w="6811" w:type="dxa"/>
            <w:gridSpan w:val="5"/>
            <w:shd w:val="clear" w:color="auto" w:fill="F2F2F2" w:themeFill="background1" w:themeFillShade="F2"/>
            <w:vAlign w:val="center"/>
            <w:hideMark/>
          </w:tcPr>
          <w:p w14:paraId="5168BFE6"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(v EUR)</w:t>
            </w:r>
          </w:p>
        </w:tc>
        <w:tc>
          <w:tcPr>
            <w:tcW w:w="1836" w:type="dxa"/>
            <w:gridSpan w:val="2"/>
            <w:shd w:val="clear" w:color="auto" w:fill="F2F2F2" w:themeFill="background1" w:themeFillShade="F2"/>
            <w:vAlign w:val="center"/>
            <w:hideMark/>
          </w:tcPr>
          <w:p w14:paraId="3A96AE07"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62174454"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62174454"/>
          </w:p>
        </w:tc>
      </w:tr>
    </w:tbl>
    <w:p w14:paraId="1EF395B1" w14:textId="469AD1E4" w:rsidR="00167181" w:rsidRPr="003B2C94" w:rsidRDefault="00167181" w:rsidP="003B2C94">
      <w:pPr>
        <w:rPr>
          <w:rFonts w:asciiTheme="minorHAnsi" w:hAnsiTheme="minorHAnsi" w:cstheme="minorHAnsi"/>
          <w:noProof w:val="0"/>
          <w:sz w:val="20"/>
          <w:szCs w:val="20"/>
        </w:rPr>
      </w:pPr>
    </w:p>
    <w:p w14:paraId="55FF17E2" w14:textId="34F075B1" w:rsidR="00FF524A" w:rsidRPr="003B2C94" w:rsidRDefault="00FF524A" w:rsidP="003B2C94">
      <w:pPr>
        <w:pStyle w:val="Odstavekseznama"/>
        <w:numPr>
          <w:ilvl w:val="0"/>
          <w:numId w:val="7"/>
        </w:numPr>
        <w:ind w:left="284" w:hanging="284"/>
        <w:contextualSpacing/>
        <w:rPr>
          <w:rFonts w:asciiTheme="minorHAnsi" w:hAnsiTheme="minorHAnsi" w:cstheme="minorHAnsi"/>
          <w:b/>
          <w:bCs/>
          <w:noProof w:val="0"/>
          <w:sz w:val="20"/>
          <w:szCs w:val="20"/>
        </w:rPr>
      </w:pPr>
      <w:r w:rsidRPr="003B2C94">
        <w:rPr>
          <w:rFonts w:asciiTheme="minorHAnsi" w:hAnsiTheme="minorHAnsi" w:cstheme="minorHAnsi"/>
          <w:noProof w:val="0"/>
          <w:sz w:val="20"/>
          <w:szCs w:val="20"/>
        </w:rPr>
        <w:lastRenderedPageBreak/>
        <w:t>Pogodbeni stranki sta soglasni, da so vsi stroški izvajalca vključeni v ceno</w:t>
      </w:r>
      <w:r w:rsidR="00DA7A39" w:rsidRPr="003B2C94">
        <w:rPr>
          <w:rFonts w:asciiTheme="minorHAnsi" w:hAnsiTheme="minorHAnsi" w:cstheme="minorHAnsi"/>
          <w:noProof w:val="0"/>
          <w:sz w:val="20"/>
          <w:szCs w:val="20"/>
        </w:rPr>
        <w:t xml:space="preserve"> iz prvega odstavka tega člena</w:t>
      </w:r>
      <w:r w:rsidRPr="003B2C94">
        <w:rPr>
          <w:rFonts w:asciiTheme="minorHAnsi" w:hAnsiTheme="minorHAnsi" w:cstheme="minorHAnsi"/>
          <w:noProof w:val="0"/>
          <w:sz w:val="20"/>
          <w:szCs w:val="20"/>
        </w:rPr>
        <w:t xml:space="preserve">. Cena iz </w:t>
      </w:r>
      <w:r w:rsidR="00DA7A39" w:rsidRPr="003B2C94">
        <w:rPr>
          <w:rFonts w:asciiTheme="minorHAnsi" w:hAnsiTheme="minorHAnsi" w:cstheme="minorHAnsi"/>
          <w:noProof w:val="0"/>
          <w:sz w:val="20"/>
          <w:szCs w:val="20"/>
        </w:rPr>
        <w:t xml:space="preserve">prvega </w:t>
      </w:r>
      <w:r w:rsidRPr="003B2C94">
        <w:rPr>
          <w:rFonts w:asciiTheme="minorHAnsi" w:hAnsiTheme="minorHAnsi" w:cstheme="minorHAnsi"/>
          <w:noProof w:val="0"/>
          <w:sz w:val="20"/>
          <w:szCs w:val="20"/>
        </w:rPr>
        <w:t>odstavka</w:t>
      </w:r>
      <w:r w:rsidR="00DA7A39" w:rsidRPr="003B2C94">
        <w:rPr>
          <w:rFonts w:asciiTheme="minorHAnsi" w:hAnsiTheme="minorHAnsi" w:cstheme="minorHAnsi"/>
          <w:noProof w:val="0"/>
          <w:sz w:val="20"/>
          <w:szCs w:val="20"/>
        </w:rPr>
        <w:t xml:space="preserve"> tega člena</w:t>
      </w:r>
      <w:r w:rsidRPr="003B2C94">
        <w:rPr>
          <w:rFonts w:asciiTheme="minorHAnsi" w:hAnsiTheme="minorHAnsi" w:cstheme="minorHAnsi"/>
          <w:noProof w:val="0"/>
          <w:sz w:val="20"/>
          <w:szCs w:val="20"/>
        </w:rPr>
        <w:t xml:space="preserve"> vsebuje vse dajatve in stroške</w:t>
      </w:r>
      <w:r w:rsidR="00DA7A39" w:rsidRPr="003B2C94">
        <w:rPr>
          <w:rFonts w:asciiTheme="minorHAnsi" w:hAnsiTheme="minorHAnsi" w:cstheme="minorHAnsi"/>
          <w:noProof w:val="0"/>
          <w:sz w:val="20"/>
          <w:szCs w:val="20"/>
        </w:rPr>
        <w:t xml:space="preserve">, vključno z morebitnimi </w:t>
      </w:r>
      <w:r w:rsidR="004B2832" w:rsidRPr="003B2C94">
        <w:rPr>
          <w:rFonts w:asciiTheme="minorHAnsi" w:hAnsiTheme="minorHAnsi" w:cstheme="minorHAnsi"/>
          <w:noProof w:val="0"/>
          <w:sz w:val="20"/>
          <w:szCs w:val="20"/>
        </w:rPr>
        <w:t>prevoznimi</w:t>
      </w:r>
      <w:r w:rsidR="00DA7A39" w:rsidRPr="003B2C94">
        <w:rPr>
          <w:rFonts w:asciiTheme="minorHAnsi" w:hAnsiTheme="minorHAnsi" w:cstheme="minorHAnsi"/>
          <w:noProof w:val="0"/>
          <w:sz w:val="20"/>
          <w:szCs w:val="20"/>
        </w:rPr>
        <w:t xml:space="preserve"> stroški</w:t>
      </w:r>
      <w:r w:rsidR="004B2832" w:rsidRPr="003B2C94">
        <w:rPr>
          <w:rFonts w:asciiTheme="minorHAnsi" w:hAnsiTheme="minorHAnsi" w:cstheme="minorHAnsi"/>
          <w:noProof w:val="0"/>
          <w:sz w:val="20"/>
          <w:szCs w:val="20"/>
        </w:rPr>
        <w:t xml:space="preserve"> na lokacijo naročnika</w:t>
      </w:r>
      <w:r w:rsidRPr="003B2C94">
        <w:rPr>
          <w:rFonts w:asciiTheme="minorHAnsi" w:hAnsiTheme="minorHAnsi" w:cstheme="minorHAnsi"/>
          <w:noProof w:val="0"/>
          <w:sz w:val="20"/>
          <w:szCs w:val="20"/>
        </w:rPr>
        <w:t>, ne vsebuje pa DDV. DDV bo obračunan v skladu z veljavno zakonodajo.</w:t>
      </w:r>
    </w:p>
    <w:p w14:paraId="36442812" w14:textId="77777777" w:rsidR="00FF524A" w:rsidRPr="003B2C94" w:rsidRDefault="00FF524A" w:rsidP="003B2C94">
      <w:pPr>
        <w:pStyle w:val="Odstavekseznama"/>
        <w:ind w:left="284"/>
        <w:contextualSpacing/>
        <w:rPr>
          <w:rFonts w:asciiTheme="minorHAnsi" w:hAnsiTheme="minorHAnsi" w:cstheme="minorHAnsi"/>
          <w:b/>
          <w:bCs/>
          <w:noProof w:val="0"/>
          <w:sz w:val="20"/>
          <w:szCs w:val="20"/>
        </w:rPr>
      </w:pPr>
    </w:p>
    <w:p w14:paraId="7BC9AAE6" w14:textId="77777777" w:rsidR="00627E1A" w:rsidRPr="003B2C94" w:rsidRDefault="00FF524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Pogodbeni stranki sta soglasni, da je cena, določena v prvem odstavku</w:t>
      </w:r>
      <w:r w:rsidR="00EC6483" w:rsidRPr="003B2C94">
        <w:rPr>
          <w:rFonts w:asciiTheme="minorHAnsi" w:hAnsiTheme="minorHAnsi" w:cstheme="minorHAnsi"/>
          <w:bCs/>
          <w:noProof w:val="0"/>
          <w:sz w:val="20"/>
          <w:szCs w:val="20"/>
        </w:rPr>
        <w:t xml:space="preserve"> tega člena</w:t>
      </w:r>
      <w:r w:rsidRPr="003B2C94">
        <w:rPr>
          <w:rFonts w:asciiTheme="minorHAnsi" w:hAnsiTheme="minorHAnsi" w:cstheme="minorHAnsi"/>
          <w:bCs/>
          <w:noProof w:val="0"/>
          <w:sz w:val="20"/>
          <w:szCs w:val="20"/>
        </w:rPr>
        <w:t>, za čas trajanja pogodbe fiksna.</w:t>
      </w:r>
      <w:bookmarkStart w:id="1" w:name="_Hlk55461694"/>
    </w:p>
    <w:p w14:paraId="39B33795" w14:textId="77777777" w:rsidR="00627E1A" w:rsidRPr="003B2C94" w:rsidRDefault="00627E1A" w:rsidP="003B2C94">
      <w:pPr>
        <w:pStyle w:val="Odstavekseznama"/>
        <w:rPr>
          <w:rFonts w:asciiTheme="minorHAnsi" w:hAnsiTheme="minorHAnsi" w:cstheme="minorHAnsi"/>
          <w:iCs/>
          <w:noProof w:val="0"/>
          <w:sz w:val="20"/>
          <w:szCs w:val="20"/>
        </w:rPr>
      </w:pPr>
    </w:p>
    <w:p w14:paraId="587C98D8" w14:textId="41FC0146" w:rsidR="00627E1A" w:rsidRPr="003B2C94" w:rsidRDefault="00627E1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pridržuje pravico, da pri izvajalcu naroči dodatne delovne ure, obračunane po enaki ceni, kot izhaja iz ponudbe, in sicer:</w:t>
      </w:r>
    </w:p>
    <w:bookmarkEnd w:id="1"/>
    <w:p w14:paraId="3F007DDF"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10.000,00 EUR brez DDV za dodatne delovne ure za vzdrževanje in pomoč uporabnikom in</w:t>
      </w:r>
    </w:p>
    <w:p w14:paraId="10E9A0F7"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20.000,00 EUR brez DDV za dodatne delovne ure za nadgradnje sistema.</w:t>
      </w:r>
    </w:p>
    <w:p w14:paraId="6DD0EC1C" w14:textId="77777777" w:rsidR="00627E1A" w:rsidRPr="003B2C94" w:rsidRDefault="00627E1A" w:rsidP="003B2C94">
      <w:pPr>
        <w:ind w:left="851" w:hanging="284"/>
        <w:contextualSpacing/>
        <w:rPr>
          <w:rFonts w:asciiTheme="minorHAnsi" w:hAnsiTheme="minorHAnsi" w:cstheme="minorHAnsi"/>
          <w:noProof w:val="0"/>
          <w:sz w:val="20"/>
          <w:szCs w:val="20"/>
        </w:rPr>
      </w:pPr>
    </w:p>
    <w:p w14:paraId="02FED9D9" w14:textId="77777777" w:rsidR="00627E1A" w:rsidRPr="003B2C94" w:rsidRDefault="00627E1A" w:rsidP="003B2C94">
      <w:pPr>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14:paraId="67309B27" w14:textId="1223AA3C" w:rsidR="00FF348D" w:rsidRPr="003B2C94" w:rsidRDefault="00FF348D" w:rsidP="003B2C94">
      <w:pPr>
        <w:contextualSpacing/>
        <w:rPr>
          <w:rFonts w:asciiTheme="minorHAnsi" w:hAnsiTheme="minorHAnsi" w:cstheme="minorHAnsi"/>
          <w:bCs/>
          <w:noProof w:val="0"/>
          <w:sz w:val="20"/>
          <w:szCs w:val="20"/>
        </w:rPr>
      </w:pPr>
    </w:p>
    <w:p w14:paraId="6E3D9218" w14:textId="292D7E29" w:rsidR="00AF6974" w:rsidRPr="003B2C94" w:rsidRDefault="00AF6974" w:rsidP="003B2C94">
      <w:pPr>
        <w:rPr>
          <w:rFonts w:asciiTheme="minorHAnsi" w:hAnsiTheme="minorHAnsi" w:cstheme="minorHAnsi"/>
          <w:b/>
          <w:noProof w:val="0"/>
          <w:sz w:val="20"/>
          <w:szCs w:val="20"/>
        </w:rPr>
      </w:pPr>
    </w:p>
    <w:p w14:paraId="03A2FE44" w14:textId="29CBF8C1"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PLAČILNI POGOJI IN DINAMIKA PLAČIL</w:t>
      </w:r>
    </w:p>
    <w:p w14:paraId="1F013B91" w14:textId="77777777" w:rsidR="00FF524A" w:rsidRPr="003B2C94" w:rsidRDefault="00FF524A" w:rsidP="003B2C94">
      <w:pPr>
        <w:rPr>
          <w:rFonts w:asciiTheme="minorHAnsi" w:hAnsiTheme="minorHAnsi" w:cstheme="minorHAnsi"/>
          <w:noProof w:val="0"/>
          <w:sz w:val="20"/>
          <w:szCs w:val="20"/>
        </w:rPr>
      </w:pPr>
    </w:p>
    <w:p w14:paraId="0D56DA62"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80497A0" w14:textId="77777777" w:rsidR="00FF524A" w:rsidRPr="003B2C94" w:rsidRDefault="00FF524A" w:rsidP="003B2C94">
      <w:pPr>
        <w:rPr>
          <w:rFonts w:asciiTheme="minorHAnsi" w:hAnsiTheme="minorHAnsi" w:cstheme="minorHAnsi"/>
          <w:noProof w:val="0"/>
          <w:sz w:val="20"/>
          <w:szCs w:val="20"/>
        </w:rPr>
      </w:pPr>
    </w:p>
    <w:p w14:paraId="16C36DDD" w14:textId="3E315345" w:rsidR="00FF524A" w:rsidRPr="003B2C94" w:rsidRDefault="00FF524A"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bo za opravljene storitve po tej pogodbi naročniku izstavljal e-račune skladno s ponujeno ceno iz prejšnjega člena.</w:t>
      </w:r>
    </w:p>
    <w:p w14:paraId="05545C7B" w14:textId="77777777" w:rsidR="007E7781" w:rsidRPr="003B2C94" w:rsidRDefault="007E7781" w:rsidP="003B2C94">
      <w:pPr>
        <w:pStyle w:val="Odstavekseznama"/>
        <w:ind w:left="284"/>
        <w:rPr>
          <w:rFonts w:asciiTheme="minorHAnsi" w:hAnsiTheme="minorHAnsi" w:cstheme="minorHAnsi"/>
          <w:noProof w:val="0"/>
          <w:sz w:val="20"/>
          <w:szCs w:val="20"/>
        </w:rPr>
      </w:pPr>
    </w:p>
    <w:p w14:paraId="44250F02" w14:textId="0ED62D07" w:rsidR="003929FF" w:rsidRPr="003B2C94" w:rsidRDefault="00167181"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Fiksni del bo poravnan v petih obrokih:</w:t>
      </w:r>
    </w:p>
    <w:p w14:paraId="364B3354" w14:textId="10FDA9A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 – 15% skupne vr</w:t>
      </w:r>
      <w:r w:rsidR="003929FF" w:rsidRPr="003B2C94">
        <w:rPr>
          <w:rFonts w:asciiTheme="minorHAnsi" w:hAnsiTheme="minorHAnsi" w:cstheme="minorHAnsi"/>
          <w:noProof w:val="0"/>
          <w:sz w:val="20"/>
          <w:szCs w:val="20"/>
        </w:rPr>
        <w:t>ednosti</w:t>
      </w:r>
    </w:p>
    <w:p w14:paraId="79DD9F7F" w14:textId="0A85D59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2: Izdelava uporabniškega modula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-RDIF</w:t>
      </w:r>
      <w:r w:rsidR="003929FF" w:rsidRPr="003B2C94">
        <w:rPr>
          <w:rFonts w:asciiTheme="minorHAnsi" w:hAnsiTheme="minorHAnsi" w:cstheme="minorHAnsi"/>
          <w:noProof w:val="0"/>
          <w:sz w:val="20"/>
          <w:szCs w:val="20"/>
        </w:rPr>
        <w:t xml:space="preserve"> – 20% skupne vrednosti</w:t>
      </w:r>
    </w:p>
    <w:p w14:paraId="744B48CB" w14:textId="3C3B22DC"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-RKOM </w:t>
      </w:r>
      <w:r w:rsidR="00951EB3" w:rsidRPr="003B2C94">
        <w:rPr>
          <w:rFonts w:asciiTheme="minorHAnsi" w:hAnsiTheme="minorHAnsi" w:cstheme="minorHAnsi"/>
          <w:noProof w:val="0"/>
          <w:sz w:val="20"/>
          <w:szCs w:val="20"/>
        </w:rPr>
        <w:t xml:space="preserve">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-POSTA</w:t>
      </w:r>
      <w:r w:rsidR="003929FF" w:rsidRPr="003B2C94">
        <w:rPr>
          <w:rFonts w:asciiTheme="minorHAnsi" w:hAnsiTheme="minorHAnsi" w:cstheme="minorHAnsi"/>
          <w:noProof w:val="0"/>
          <w:sz w:val="20"/>
          <w:szCs w:val="20"/>
        </w:rPr>
        <w:t xml:space="preserve"> – 20% skupne vrednosti</w:t>
      </w:r>
    </w:p>
    <w:p w14:paraId="073482A5" w14:textId="305D6A99" w:rsidR="00167181" w:rsidRPr="003B2C94" w:rsidRDefault="00167181" w:rsidP="003B2C94">
      <w:pPr>
        <w:pStyle w:val="Odstavekseznama"/>
        <w:ind w:left="851" w:hanging="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4: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-STP,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-OPER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-RA</w:t>
      </w:r>
      <w:r w:rsidR="003929FF" w:rsidRPr="003B2C94">
        <w:rPr>
          <w:rFonts w:asciiTheme="minorHAnsi" w:hAnsiTheme="minorHAnsi" w:cstheme="minorHAnsi"/>
          <w:noProof w:val="0"/>
          <w:sz w:val="20"/>
          <w:szCs w:val="20"/>
        </w:rPr>
        <w:t xml:space="preserve"> – 20% skupne vrednosti</w:t>
      </w:r>
    </w:p>
    <w:p w14:paraId="32668B6F" w14:textId="2E738685" w:rsidR="00FF524A"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5: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-PROG,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-ZEL,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-MER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-FRS</w:t>
      </w:r>
      <w:r w:rsidR="003929FF" w:rsidRPr="003B2C94">
        <w:rPr>
          <w:rFonts w:asciiTheme="minorHAnsi" w:hAnsiTheme="minorHAnsi" w:cstheme="minorHAnsi"/>
          <w:noProof w:val="0"/>
          <w:sz w:val="20"/>
          <w:szCs w:val="20"/>
        </w:rPr>
        <w:t xml:space="preserve"> – 20%</w:t>
      </w:r>
      <w:r w:rsidR="002B2254" w:rsidRPr="003B2C94">
        <w:rPr>
          <w:rFonts w:asciiTheme="minorHAnsi" w:hAnsiTheme="minorHAnsi" w:cstheme="minorHAnsi"/>
          <w:noProof w:val="0"/>
          <w:sz w:val="20"/>
          <w:szCs w:val="20"/>
        </w:rPr>
        <w:t xml:space="preserve"> skupne </w:t>
      </w:r>
      <w:r w:rsidR="003929FF" w:rsidRPr="003B2C94">
        <w:rPr>
          <w:rFonts w:asciiTheme="minorHAnsi" w:hAnsiTheme="minorHAnsi" w:cstheme="minorHAnsi"/>
          <w:noProof w:val="0"/>
          <w:sz w:val="20"/>
          <w:szCs w:val="20"/>
        </w:rPr>
        <w:t>vrednosti</w:t>
      </w:r>
    </w:p>
    <w:p w14:paraId="1CA934DC" w14:textId="77777777" w:rsidR="00C5336F" w:rsidRPr="003B2C94" w:rsidRDefault="00C5336F" w:rsidP="003B2C94">
      <w:pPr>
        <w:pStyle w:val="Odstavekseznama"/>
        <w:ind w:left="993" w:hanging="709"/>
        <w:rPr>
          <w:rFonts w:asciiTheme="minorHAnsi" w:hAnsiTheme="minorHAnsi" w:cstheme="minorHAnsi"/>
          <w:noProof w:val="0"/>
          <w:sz w:val="20"/>
          <w:szCs w:val="20"/>
        </w:rPr>
      </w:pPr>
    </w:p>
    <w:p w14:paraId="1A2793E1" w14:textId="7116144F" w:rsidR="00C5336F" w:rsidRPr="003B2C94" w:rsidRDefault="00BF6C3C"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Račun za plačilo posameznega obroka bo izdan po podpisu poročila s s</w:t>
      </w:r>
      <w:r w:rsidR="002B2254" w:rsidRPr="003B2C94">
        <w:rPr>
          <w:rFonts w:asciiTheme="minorHAnsi" w:hAnsiTheme="minorHAnsi" w:cstheme="minorHAnsi"/>
          <w:bCs/>
          <w:iCs/>
          <w:noProof w:val="0"/>
          <w:sz w:val="20"/>
          <w:szCs w:val="20"/>
        </w:rPr>
        <w:t>pecifikacijo opravljenih del oziroma</w:t>
      </w:r>
      <w:r w:rsidRPr="003B2C94">
        <w:rPr>
          <w:rFonts w:asciiTheme="minorHAnsi" w:hAnsiTheme="minorHAnsi" w:cstheme="minorHAnsi"/>
          <w:bCs/>
          <w:iCs/>
          <w:noProof w:val="0"/>
          <w:sz w:val="20"/>
          <w:szCs w:val="20"/>
        </w:rPr>
        <w:t xml:space="preserve"> primopredajnega zapisnika </w:t>
      </w:r>
      <w:r w:rsidR="00350689" w:rsidRPr="003B2C94">
        <w:rPr>
          <w:rFonts w:asciiTheme="minorHAnsi" w:hAnsiTheme="minorHAnsi" w:cstheme="minorHAnsi"/>
          <w:bCs/>
          <w:iCs/>
          <w:noProof w:val="0"/>
          <w:sz w:val="20"/>
          <w:szCs w:val="20"/>
        </w:rPr>
        <w:t>posamezn</w:t>
      </w:r>
      <w:r w:rsidR="00843586" w:rsidRPr="003B2C94">
        <w:rPr>
          <w:rFonts w:asciiTheme="minorHAnsi" w:hAnsiTheme="minorHAnsi" w:cstheme="minorHAnsi"/>
          <w:bCs/>
          <w:iCs/>
          <w:noProof w:val="0"/>
          <w:sz w:val="20"/>
          <w:szCs w:val="20"/>
        </w:rPr>
        <w:t>ega</w:t>
      </w:r>
      <w:r w:rsidR="00350689" w:rsidRPr="003B2C94">
        <w:rPr>
          <w:rFonts w:asciiTheme="minorHAnsi" w:hAnsiTheme="minorHAnsi" w:cstheme="minorHAnsi"/>
          <w:bCs/>
          <w:iCs/>
          <w:noProof w:val="0"/>
          <w:sz w:val="20"/>
          <w:szCs w:val="20"/>
        </w:rPr>
        <w:t xml:space="preserve"> </w:t>
      </w:r>
      <w:r w:rsidR="003929FF" w:rsidRPr="003B2C94">
        <w:rPr>
          <w:rFonts w:asciiTheme="minorHAnsi" w:hAnsiTheme="minorHAnsi" w:cstheme="minorHAnsi"/>
          <w:bCs/>
          <w:iCs/>
          <w:noProof w:val="0"/>
          <w:sz w:val="20"/>
          <w:szCs w:val="20"/>
        </w:rPr>
        <w:t>sklopa.</w:t>
      </w:r>
    </w:p>
    <w:p w14:paraId="24DFE4CF" w14:textId="77777777" w:rsidR="00C5336F" w:rsidRPr="003B2C94" w:rsidRDefault="00C5336F" w:rsidP="003B2C94">
      <w:pPr>
        <w:pStyle w:val="Odstavekseznama"/>
        <w:ind w:left="284"/>
        <w:rPr>
          <w:rFonts w:asciiTheme="minorHAnsi" w:hAnsiTheme="minorHAnsi" w:cstheme="minorHAnsi"/>
          <w:bCs/>
          <w:iCs/>
          <w:noProof w:val="0"/>
          <w:sz w:val="20"/>
          <w:szCs w:val="20"/>
        </w:rPr>
      </w:pPr>
    </w:p>
    <w:p w14:paraId="3DEDAB6E" w14:textId="31321E2F" w:rsidR="00C5336F" w:rsidRPr="003B2C94" w:rsidRDefault="00C5336F"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noProof w:val="0"/>
          <w:sz w:val="20"/>
          <w:szCs w:val="20"/>
        </w:rPr>
        <w:t xml:space="preserve">Variabilni del pogodbe (SKLOP 6) znaša 5% vrednosti celotnega zneska. </w:t>
      </w:r>
      <w:r w:rsidR="00BF6C3C" w:rsidRPr="003B2C94">
        <w:rPr>
          <w:rFonts w:asciiTheme="minorHAnsi" w:hAnsiTheme="minorHAnsi" w:cstheme="minorHAnsi"/>
          <w:noProof w:val="0"/>
          <w:sz w:val="20"/>
          <w:szCs w:val="20"/>
        </w:rPr>
        <w:t>Izvajalec bo za opravljene storitve podpore in vzdr</w:t>
      </w:r>
      <w:r w:rsidR="003929FF" w:rsidRPr="003B2C94">
        <w:rPr>
          <w:rFonts w:asciiTheme="minorHAnsi" w:hAnsiTheme="minorHAnsi" w:cstheme="minorHAnsi"/>
          <w:noProof w:val="0"/>
          <w:sz w:val="20"/>
          <w:szCs w:val="20"/>
        </w:rPr>
        <w:t xml:space="preserve">ževanja informacijskega sistema </w:t>
      </w:r>
      <w:r w:rsidRPr="003B2C94">
        <w:rPr>
          <w:rFonts w:asciiTheme="minorHAnsi" w:hAnsiTheme="minorHAnsi" w:cstheme="minorHAnsi"/>
          <w:noProof w:val="0"/>
          <w:sz w:val="20"/>
          <w:szCs w:val="20"/>
        </w:rPr>
        <w:t xml:space="preserve">ter opravljene storitve nadgradenj informacijskega sistema </w:t>
      </w:r>
      <w:r w:rsidR="00BF6C3C" w:rsidRPr="003B2C94">
        <w:rPr>
          <w:rFonts w:asciiTheme="minorHAnsi" w:hAnsiTheme="minorHAnsi" w:cstheme="minorHAnsi"/>
          <w:noProof w:val="0"/>
          <w:sz w:val="20"/>
          <w:szCs w:val="20"/>
        </w:rPr>
        <w:t>naročniku e-račune izstavljal po dejansko opravljenih vzdrževalnih delih, opredeljenih v točk</w:t>
      </w:r>
      <w:r w:rsidR="00453158" w:rsidRPr="003B2C94">
        <w:rPr>
          <w:rFonts w:asciiTheme="minorHAnsi" w:hAnsiTheme="minorHAnsi" w:cstheme="minorHAnsi"/>
          <w:noProof w:val="0"/>
          <w:sz w:val="20"/>
          <w:szCs w:val="20"/>
        </w:rPr>
        <w:t>ah</w:t>
      </w:r>
      <w:r w:rsidR="00BF6C3C" w:rsidRPr="003B2C94">
        <w:rPr>
          <w:rFonts w:asciiTheme="minorHAnsi" w:hAnsiTheme="minorHAnsi" w:cstheme="minorHAnsi"/>
          <w:noProof w:val="0"/>
          <w:sz w:val="20"/>
          <w:szCs w:val="20"/>
        </w:rPr>
        <w:t xml:space="preserve"> a)</w:t>
      </w:r>
      <w:r w:rsidR="00CF7A3D" w:rsidRPr="003B2C94">
        <w:rPr>
          <w:rFonts w:asciiTheme="minorHAnsi" w:hAnsiTheme="minorHAnsi" w:cstheme="minorHAnsi"/>
          <w:noProof w:val="0"/>
          <w:sz w:val="20"/>
          <w:szCs w:val="20"/>
        </w:rPr>
        <w:t xml:space="preserve"> in b)</w:t>
      </w:r>
      <w:r w:rsidR="00BF6C3C" w:rsidRPr="003B2C94">
        <w:rPr>
          <w:rFonts w:asciiTheme="minorHAnsi" w:hAnsiTheme="minorHAnsi" w:cstheme="minorHAnsi"/>
          <w:noProof w:val="0"/>
          <w:sz w:val="20"/>
          <w:szCs w:val="20"/>
        </w:rPr>
        <w:t xml:space="preserve"> </w:t>
      </w:r>
      <w:r w:rsidR="002B2254" w:rsidRPr="003B2C94">
        <w:rPr>
          <w:rFonts w:asciiTheme="minorHAnsi" w:hAnsiTheme="minorHAnsi" w:cstheme="minorHAnsi"/>
          <w:noProof w:val="0"/>
          <w:sz w:val="20"/>
          <w:szCs w:val="20"/>
        </w:rPr>
        <w:t>pr</w:t>
      </w:r>
      <w:r w:rsidR="00453158" w:rsidRPr="003B2C94">
        <w:rPr>
          <w:rFonts w:asciiTheme="minorHAnsi" w:hAnsiTheme="minorHAnsi" w:cstheme="minorHAnsi"/>
          <w:noProof w:val="0"/>
          <w:sz w:val="20"/>
          <w:szCs w:val="20"/>
        </w:rPr>
        <w:t xml:space="preserve">vega odstavka </w:t>
      </w:r>
      <w:r w:rsidR="00BF6C3C" w:rsidRPr="003B2C94">
        <w:rPr>
          <w:rFonts w:asciiTheme="minorHAnsi" w:hAnsiTheme="minorHAnsi" w:cstheme="minorHAnsi"/>
          <w:noProof w:val="0"/>
          <w:sz w:val="20"/>
          <w:szCs w:val="20"/>
        </w:rPr>
        <w:t xml:space="preserve">5. člena pogodbe. Podlaga za izdajo računa je s strani </w:t>
      </w:r>
      <w:r w:rsidR="00B76499" w:rsidRPr="003B2C94">
        <w:rPr>
          <w:rFonts w:asciiTheme="minorHAnsi" w:hAnsiTheme="minorHAnsi" w:cstheme="minorHAnsi"/>
          <w:noProof w:val="0"/>
          <w:sz w:val="20"/>
          <w:szCs w:val="20"/>
        </w:rPr>
        <w:t xml:space="preserve">skrbnika te pogodbe na strani </w:t>
      </w:r>
      <w:r w:rsidR="00BF6C3C" w:rsidRPr="003B2C94">
        <w:rPr>
          <w:rFonts w:asciiTheme="minorHAnsi" w:hAnsiTheme="minorHAnsi" w:cstheme="minorHAnsi"/>
          <w:noProof w:val="0"/>
          <w:sz w:val="20"/>
          <w:szCs w:val="20"/>
        </w:rPr>
        <w:t xml:space="preserve">naročnika potrjeno poročilo, ki ga mora izvajalec pripraviti v skladu z </w:t>
      </w:r>
      <w:r w:rsidR="00627E1A" w:rsidRPr="003B2C94">
        <w:rPr>
          <w:rFonts w:asciiTheme="minorHAnsi" w:hAnsiTheme="minorHAnsi" w:cstheme="minorHAnsi"/>
          <w:noProof w:val="0"/>
          <w:sz w:val="20"/>
          <w:szCs w:val="20"/>
        </w:rPr>
        <w:t>enajsto</w:t>
      </w:r>
      <w:r w:rsidR="00926A48" w:rsidRPr="003B2C94">
        <w:rPr>
          <w:rFonts w:asciiTheme="minorHAnsi" w:hAnsiTheme="minorHAnsi" w:cstheme="minorHAnsi"/>
          <w:noProof w:val="0"/>
          <w:sz w:val="20"/>
          <w:szCs w:val="20"/>
        </w:rPr>
        <w:t xml:space="preserve"> </w:t>
      </w:r>
      <w:r w:rsidR="007901EF">
        <w:rPr>
          <w:rFonts w:asciiTheme="minorHAnsi" w:hAnsiTheme="minorHAnsi" w:cstheme="minorHAnsi"/>
          <w:noProof w:val="0"/>
          <w:sz w:val="20"/>
          <w:szCs w:val="20"/>
        </w:rPr>
        <w:t>alinejo 13</w:t>
      </w:r>
      <w:r w:rsidRPr="003B2C94">
        <w:rPr>
          <w:rFonts w:asciiTheme="minorHAnsi" w:hAnsiTheme="minorHAnsi" w:cstheme="minorHAnsi"/>
          <w:noProof w:val="0"/>
          <w:sz w:val="20"/>
          <w:szCs w:val="20"/>
        </w:rPr>
        <w:t>. člena te pogodbe.</w:t>
      </w:r>
    </w:p>
    <w:p w14:paraId="10F0552C" w14:textId="064C4987" w:rsidR="001F3D1B" w:rsidRPr="003B2C94" w:rsidRDefault="001F3D1B" w:rsidP="003B2C94">
      <w:pPr>
        <w:rPr>
          <w:rFonts w:asciiTheme="minorHAnsi" w:hAnsiTheme="minorHAnsi" w:cstheme="minorHAnsi"/>
          <w:noProof w:val="0"/>
          <w:sz w:val="20"/>
          <w:szCs w:val="20"/>
        </w:rPr>
      </w:pPr>
    </w:p>
    <w:p w14:paraId="245E0E4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757304F" w14:textId="77777777" w:rsidR="00FF524A" w:rsidRPr="003B2C94" w:rsidRDefault="00FF524A" w:rsidP="003B2C94">
      <w:pPr>
        <w:rPr>
          <w:rFonts w:asciiTheme="minorHAnsi" w:hAnsiTheme="minorHAnsi" w:cstheme="minorHAnsi"/>
          <w:noProof w:val="0"/>
          <w:sz w:val="20"/>
          <w:szCs w:val="20"/>
        </w:rPr>
      </w:pPr>
    </w:p>
    <w:p w14:paraId="7D4B8EB8" w14:textId="690BAEEE" w:rsidR="00114094" w:rsidRPr="003B2C94" w:rsidRDefault="00FF524A"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bo izvajalcu izstavljene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račune, ki jih bo predhodno potrdil naročnikov skrbnik te pogodbe, plačal v roku 30 dni od uradnega datuma prejema posameznega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računa na transakcijsk</w:t>
      </w:r>
      <w:r w:rsidR="007869F4" w:rsidRPr="003B2C94">
        <w:rPr>
          <w:rFonts w:asciiTheme="minorHAnsi" w:hAnsiTheme="minorHAnsi" w:cstheme="minorHAnsi"/>
          <w:noProof w:val="0"/>
          <w:sz w:val="20"/>
          <w:szCs w:val="20"/>
        </w:rPr>
        <w:t xml:space="preserve">i račun izvajalca številka IBAN </w:t>
      </w:r>
      <w:permStart w:id="115474921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154749212"/>
      <w:r w:rsidR="007869F4" w:rsidRPr="003B2C94">
        <w:rPr>
          <w:rFonts w:asciiTheme="minorHAnsi" w:hAnsiTheme="minorHAnsi" w:cstheme="minorHAnsi"/>
          <w:noProof w:val="0"/>
          <w:sz w:val="20"/>
          <w:szCs w:val="20"/>
        </w:rPr>
        <w:t xml:space="preserve">odprt pri banki </w:t>
      </w:r>
      <w:permStart w:id="211763007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2117630076"/>
      <w:r w:rsidR="007869F4" w:rsidRPr="003B2C94">
        <w:rPr>
          <w:rFonts w:asciiTheme="minorHAnsi" w:hAnsiTheme="minorHAnsi" w:cstheme="minorHAnsi"/>
          <w:noProof w:val="0"/>
          <w:sz w:val="20"/>
          <w:szCs w:val="20"/>
        </w:rPr>
        <w:t>.</w:t>
      </w:r>
      <w:r w:rsidR="00F15E48" w:rsidRPr="003B2C94">
        <w:rPr>
          <w:rFonts w:asciiTheme="minorHAnsi" w:hAnsiTheme="minorHAnsi" w:cstheme="minorHAnsi"/>
          <w:noProof w:val="0"/>
          <w:sz w:val="20"/>
          <w:szCs w:val="20"/>
        </w:rPr>
        <w:t xml:space="preserve"> </w:t>
      </w:r>
      <w:r w:rsidR="00F15E48" w:rsidRPr="003B2C94">
        <w:rPr>
          <w:rFonts w:asciiTheme="minorHAnsi" w:hAnsiTheme="minorHAnsi" w:cstheme="minorHAnsi"/>
          <w:sz w:val="20"/>
          <w:szCs w:val="20"/>
        </w:rPr>
        <w:t xml:space="preserve">V kolikor bo v času prejetja e-računa za posredne proračunske uporabnike veljal drugačen zakonski plačilni rok, bo naročnik e-račun plačal v tem roku. </w:t>
      </w:r>
      <w:r w:rsidRPr="003B2C94">
        <w:rPr>
          <w:rFonts w:asciiTheme="minorHAnsi" w:hAnsiTheme="minorHAnsi" w:cstheme="minorHAnsi"/>
          <w:noProof w:val="0"/>
          <w:sz w:val="20"/>
          <w:szCs w:val="20"/>
        </w:rPr>
        <w:t>V primeru reklamacije storitve se plačilo zadrži do odprave reklamacije.</w:t>
      </w:r>
    </w:p>
    <w:p w14:paraId="02408A09" w14:textId="77777777" w:rsidR="00114094" w:rsidRPr="003B2C94" w:rsidRDefault="00114094" w:rsidP="003B2C94">
      <w:pPr>
        <w:pStyle w:val="Odstavekseznama"/>
        <w:ind w:left="284"/>
        <w:rPr>
          <w:rFonts w:asciiTheme="minorHAnsi" w:hAnsiTheme="minorHAnsi" w:cstheme="minorHAnsi"/>
          <w:noProof w:val="0"/>
          <w:sz w:val="20"/>
          <w:szCs w:val="20"/>
        </w:rPr>
      </w:pPr>
    </w:p>
    <w:p w14:paraId="4B7EEA06" w14:textId="77777777" w:rsidR="00114094"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sidRPr="003B2C94">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17563B3F" w14:textId="77777777" w:rsidR="00114094" w:rsidRPr="003B2C94" w:rsidRDefault="00114094" w:rsidP="003B2C94">
      <w:pPr>
        <w:pStyle w:val="Odstavekseznama"/>
        <w:rPr>
          <w:rFonts w:asciiTheme="minorHAnsi" w:hAnsiTheme="minorHAnsi" w:cstheme="minorHAnsi"/>
          <w:noProof w:val="0"/>
          <w:sz w:val="20"/>
          <w:szCs w:val="20"/>
        </w:rPr>
      </w:pPr>
    </w:p>
    <w:p w14:paraId="7EA8A1AA" w14:textId="0C2A3D50" w:rsidR="00BA3353"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5B6A7FB4" w14:textId="569B980C" w:rsidR="002B2254" w:rsidRPr="003B2C94" w:rsidRDefault="002B2254" w:rsidP="003B2C94">
      <w:pPr>
        <w:widowControl w:val="0"/>
        <w:rPr>
          <w:rFonts w:asciiTheme="minorHAnsi" w:hAnsiTheme="minorHAnsi" w:cstheme="minorHAnsi"/>
          <w:noProof w:val="0"/>
          <w:sz w:val="20"/>
          <w:szCs w:val="20"/>
        </w:rPr>
      </w:pPr>
    </w:p>
    <w:p w14:paraId="7D1F2432" w14:textId="77777777" w:rsidR="00BA3353" w:rsidRPr="003B2C94" w:rsidRDefault="00BA3353" w:rsidP="003B2C94">
      <w:pPr>
        <w:ind w:firstLine="284"/>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V primeru nastopa s podizvajalcem, ki zahteva neposredno plačilo: </w:t>
      </w:r>
    </w:p>
    <w:p w14:paraId="2EBC8C26" w14:textId="77777777" w:rsidR="00BA3353" w:rsidRPr="003B2C94" w:rsidRDefault="00BA3353" w:rsidP="003B2C94">
      <w:pPr>
        <w:rPr>
          <w:rFonts w:asciiTheme="minorHAnsi" w:hAnsiTheme="minorHAnsi" w:cstheme="minorHAnsi"/>
          <w:i/>
          <w:noProof w:val="0"/>
          <w:sz w:val="20"/>
          <w:szCs w:val="20"/>
        </w:rPr>
      </w:pPr>
    </w:p>
    <w:p w14:paraId="12595C8F" w14:textId="068A1DBA" w:rsidR="00BA3353" w:rsidRPr="003B2C94" w:rsidRDefault="00BA3353" w:rsidP="003B2C94">
      <w:pPr>
        <w:pStyle w:val="Odstavekseznama"/>
        <w:numPr>
          <w:ilvl w:val="0"/>
          <w:numId w:val="44"/>
        </w:numPr>
        <w:ind w:left="284" w:hanging="284"/>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Izvajalec pooblašča </w:t>
      </w:r>
      <w:proofErr w:type="spellStart"/>
      <w:r w:rsidRPr="003B2C94">
        <w:rPr>
          <w:rFonts w:asciiTheme="minorHAnsi" w:hAnsiTheme="minorHAnsi" w:cstheme="minorHAnsi"/>
          <w:i/>
          <w:noProof w:val="0"/>
          <w:sz w:val="20"/>
          <w:szCs w:val="20"/>
        </w:rPr>
        <w:t>naročnika</w:t>
      </w:r>
      <w:proofErr w:type="spellEnd"/>
      <w:r w:rsidRPr="003B2C94">
        <w:rPr>
          <w:rFonts w:asciiTheme="minorHAnsi" w:hAnsiTheme="minorHAnsi" w:cstheme="minorHAnsi"/>
          <w:i/>
          <w:noProof w:val="0"/>
          <w:sz w:val="20"/>
          <w:szCs w:val="20"/>
        </w:rPr>
        <w:t xml:space="preserve">, da na podlagi potrjenega </w:t>
      </w:r>
      <w:proofErr w:type="spellStart"/>
      <w:r w:rsidRPr="003B2C94">
        <w:rPr>
          <w:rFonts w:asciiTheme="minorHAnsi" w:hAnsiTheme="minorHAnsi" w:cstheme="minorHAnsi"/>
          <w:i/>
          <w:noProof w:val="0"/>
          <w:sz w:val="20"/>
          <w:szCs w:val="20"/>
        </w:rPr>
        <w:t>računa</w:t>
      </w:r>
      <w:proofErr w:type="spellEnd"/>
      <w:r w:rsidRPr="003B2C94">
        <w:rPr>
          <w:rFonts w:asciiTheme="minorHAnsi" w:hAnsiTheme="minorHAnsi" w:cstheme="minorHAnsi"/>
          <w:i/>
          <w:noProof w:val="0"/>
          <w:sz w:val="20"/>
          <w:szCs w:val="20"/>
        </w:rPr>
        <w:t xml:space="preserve"> oziroma situacije s strani izvajalca neposredno </w:t>
      </w:r>
      <w:proofErr w:type="spellStart"/>
      <w:r w:rsidRPr="003B2C94">
        <w:rPr>
          <w:rFonts w:asciiTheme="minorHAnsi" w:hAnsiTheme="minorHAnsi" w:cstheme="minorHAnsi"/>
          <w:i/>
          <w:noProof w:val="0"/>
          <w:sz w:val="20"/>
          <w:szCs w:val="20"/>
        </w:rPr>
        <w:t>plačuje</w:t>
      </w:r>
      <w:proofErr w:type="spellEnd"/>
      <w:r w:rsidRPr="003B2C94">
        <w:rPr>
          <w:rFonts w:asciiTheme="minorHAnsi" w:hAnsiTheme="minorHAnsi" w:cstheme="minorHAnsi"/>
          <w:i/>
          <w:noProof w:val="0"/>
          <w:sz w:val="20"/>
          <w:szCs w:val="20"/>
        </w:rPr>
        <w:t xml:space="preserve"> podizvajalcu. Podizvajalec soglaša, da </w:t>
      </w:r>
      <w:proofErr w:type="spellStart"/>
      <w:r w:rsidRPr="003B2C94">
        <w:rPr>
          <w:rFonts w:asciiTheme="minorHAnsi" w:hAnsiTheme="minorHAnsi" w:cstheme="minorHAnsi"/>
          <w:i/>
          <w:noProof w:val="0"/>
          <w:sz w:val="20"/>
          <w:szCs w:val="20"/>
        </w:rPr>
        <w:t>naročnik</w:t>
      </w:r>
      <w:proofErr w:type="spellEnd"/>
      <w:r w:rsidRPr="003B2C94">
        <w:rPr>
          <w:rFonts w:asciiTheme="minorHAnsi" w:hAnsiTheme="minorHAnsi" w:cstheme="minorHAnsi"/>
          <w:i/>
          <w:noProof w:val="0"/>
          <w:sz w:val="20"/>
          <w:szCs w:val="20"/>
        </w:rPr>
        <w:t xml:space="preserve"> namesto izvajalca poravna </w:t>
      </w:r>
      <w:proofErr w:type="spellStart"/>
      <w:r w:rsidRPr="003B2C94">
        <w:rPr>
          <w:rFonts w:asciiTheme="minorHAnsi" w:hAnsiTheme="minorHAnsi" w:cstheme="minorHAnsi"/>
          <w:i/>
          <w:noProof w:val="0"/>
          <w:sz w:val="20"/>
          <w:szCs w:val="20"/>
        </w:rPr>
        <w:t>podizvajalčevo</w:t>
      </w:r>
      <w:proofErr w:type="spellEnd"/>
      <w:r w:rsidRPr="003B2C94">
        <w:rPr>
          <w:rFonts w:asciiTheme="minorHAnsi" w:hAnsiTheme="minorHAnsi" w:cstheme="minorHAnsi"/>
          <w:i/>
          <w:noProof w:val="0"/>
          <w:sz w:val="20"/>
          <w:szCs w:val="20"/>
        </w:rPr>
        <w:t xml:space="preserve"> terjatev do izvajalca na transakcijski račun podizvajalca številka IBAN </w:t>
      </w:r>
      <w:permStart w:id="1125395436"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1125395436"/>
      <w:r w:rsidRPr="003B2C94">
        <w:rPr>
          <w:rFonts w:asciiTheme="minorHAnsi" w:hAnsiTheme="minorHAnsi" w:cstheme="minorHAnsi"/>
          <w:i/>
          <w:noProof w:val="0"/>
          <w:sz w:val="20"/>
          <w:szCs w:val="20"/>
        </w:rPr>
        <w:t xml:space="preserve"> odprt pri banki </w:t>
      </w:r>
      <w:permStart w:id="446456161"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446456161"/>
      <w:r w:rsidRPr="003B2C94">
        <w:rPr>
          <w:rFonts w:asciiTheme="minorHAnsi" w:hAnsiTheme="minorHAnsi" w:cstheme="minorHAnsi"/>
          <w:i/>
          <w:noProof w:val="0"/>
          <w:sz w:val="20"/>
          <w:szCs w:val="20"/>
        </w:rPr>
        <w:t xml:space="preserve">. Izvajalec svojemu </w:t>
      </w:r>
      <w:proofErr w:type="spellStart"/>
      <w:r w:rsidRPr="003B2C94">
        <w:rPr>
          <w:rFonts w:asciiTheme="minorHAnsi" w:hAnsiTheme="minorHAnsi" w:cstheme="minorHAnsi"/>
          <w:i/>
          <w:noProof w:val="0"/>
          <w:sz w:val="20"/>
          <w:szCs w:val="20"/>
        </w:rPr>
        <w:t>računu</w:t>
      </w:r>
      <w:proofErr w:type="spellEnd"/>
      <w:r w:rsidRPr="003B2C94">
        <w:rPr>
          <w:rFonts w:asciiTheme="minorHAnsi" w:hAnsiTheme="minorHAnsi" w:cstheme="minorHAnsi"/>
          <w:i/>
          <w:noProof w:val="0"/>
          <w:sz w:val="20"/>
          <w:szCs w:val="20"/>
        </w:rPr>
        <w:t xml:space="preserve"> ali situaciji priloži </w:t>
      </w:r>
      <w:proofErr w:type="spellStart"/>
      <w:r w:rsidRPr="003B2C94">
        <w:rPr>
          <w:rFonts w:asciiTheme="minorHAnsi" w:hAnsiTheme="minorHAnsi" w:cstheme="minorHAnsi"/>
          <w:i/>
          <w:noProof w:val="0"/>
          <w:sz w:val="20"/>
          <w:szCs w:val="20"/>
        </w:rPr>
        <w:t>račun</w:t>
      </w:r>
      <w:proofErr w:type="spellEnd"/>
      <w:r w:rsidRPr="003B2C94">
        <w:rPr>
          <w:rFonts w:asciiTheme="minorHAnsi" w:hAnsiTheme="minorHAnsi" w:cstheme="minorHAnsi"/>
          <w:i/>
          <w:noProof w:val="0"/>
          <w:sz w:val="20"/>
          <w:szCs w:val="20"/>
        </w:rPr>
        <w:t xml:space="preserve"> ali situacijo podizvajalca, ki ga je predhodno potrdil. Neposredna plačila podizvajalcem bodo izvršena v roku iz prvega odstavka tega člena.</w:t>
      </w:r>
    </w:p>
    <w:p w14:paraId="35BE8C33" w14:textId="32A27125" w:rsidR="002B2254" w:rsidRDefault="002B2254" w:rsidP="003B2C94">
      <w:pPr>
        <w:widowControl w:val="0"/>
        <w:rPr>
          <w:rFonts w:asciiTheme="minorHAnsi" w:hAnsiTheme="minorHAnsi" w:cstheme="minorHAnsi"/>
          <w:noProof w:val="0"/>
          <w:sz w:val="20"/>
          <w:szCs w:val="20"/>
        </w:rPr>
      </w:pPr>
    </w:p>
    <w:p w14:paraId="1CDB762E" w14:textId="59839F0D" w:rsidR="00E12DF0" w:rsidRPr="00375157" w:rsidRDefault="00E12DF0" w:rsidP="003B2C94">
      <w:pPr>
        <w:widowControl w:val="0"/>
        <w:rPr>
          <w:rFonts w:asciiTheme="minorHAnsi" w:hAnsiTheme="minorHAnsi" w:cstheme="minorHAnsi"/>
          <w:i/>
          <w:noProof w:val="0"/>
          <w:sz w:val="20"/>
          <w:szCs w:val="20"/>
        </w:rPr>
      </w:pPr>
      <w:r w:rsidRPr="00375157">
        <w:rPr>
          <w:rFonts w:asciiTheme="minorHAnsi" w:hAnsiTheme="minorHAnsi" w:cstheme="minorHAnsi"/>
          <w:i/>
          <w:noProof w:val="0"/>
          <w:sz w:val="20"/>
          <w:szCs w:val="20"/>
        </w:rPr>
        <w:t>V primeru nastopa s podizvajalcem, ki ne zahteva neposrednega plačila:</w:t>
      </w:r>
    </w:p>
    <w:p w14:paraId="7ADBE68F" w14:textId="731A9190" w:rsidR="00E12DF0" w:rsidRPr="00375157" w:rsidRDefault="00E12DF0" w:rsidP="003B2C94">
      <w:pPr>
        <w:widowControl w:val="0"/>
        <w:rPr>
          <w:rFonts w:asciiTheme="minorHAnsi" w:hAnsiTheme="minorHAnsi" w:cstheme="minorHAnsi"/>
          <w:i/>
          <w:noProof w:val="0"/>
          <w:sz w:val="20"/>
          <w:szCs w:val="20"/>
        </w:rPr>
      </w:pPr>
    </w:p>
    <w:p w14:paraId="5D4F342D" w14:textId="4C375887" w:rsidR="00E12DF0" w:rsidRPr="00375157" w:rsidRDefault="00E12DF0" w:rsidP="003B2C94">
      <w:pPr>
        <w:widowControl w:val="0"/>
        <w:rPr>
          <w:rFonts w:asciiTheme="minorHAnsi" w:hAnsiTheme="minorHAnsi" w:cstheme="minorHAnsi"/>
          <w:i/>
          <w:noProof w:val="0"/>
          <w:sz w:val="20"/>
          <w:szCs w:val="20"/>
        </w:rPr>
      </w:pPr>
      <w:r w:rsidRPr="00375157">
        <w:rPr>
          <w:rFonts w:asciiTheme="minorHAnsi" w:hAnsiTheme="minorHAnsi" w:cstheme="minorHAnsi"/>
          <w:i/>
          <w:noProof w:val="0"/>
          <w:sz w:val="20"/>
          <w:szCs w:val="20"/>
        </w:rPr>
        <w:t>(4) Izvajalec je dolžan najpozneje v 60 dneh od plačila posameznega računa naročniku poslati svojo pisno izjavo in pisno izjavo podizvajalca, da je podizvajalec prejel plačilo za izveden predmet javnega naročanja.</w:t>
      </w:r>
    </w:p>
    <w:p w14:paraId="024C19D9" w14:textId="77777777" w:rsidR="00E12DF0" w:rsidRPr="003B2C94" w:rsidRDefault="00E12DF0" w:rsidP="003B2C94">
      <w:pPr>
        <w:widowControl w:val="0"/>
        <w:rPr>
          <w:rFonts w:asciiTheme="minorHAnsi" w:hAnsiTheme="minorHAnsi" w:cstheme="minorHAnsi"/>
          <w:noProof w:val="0"/>
          <w:sz w:val="20"/>
          <w:szCs w:val="20"/>
        </w:rPr>
      </w:pPr>
    </w:p>
    <w:p w14:paraId="48294891" w14:textId="4C8473DD" w:rsidR="00FF524A" w:rsidRPr="003B2C94" w:rsidRDefault="00FF524A" w:rsidP="003B2C94">
      <w:pPr>
        <w:pStyle w:val="Odstavekseznama"/>
        <w:numPr>
          <w:ilvl w:val="0"/>
          <w:numId w:val="10"/>
        </w:numPr>
        <w:tabs>
          <w:tab w:val="left" w:pos="426"/>
        </w:tabs>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2D1C0DC" w14:textId="77777777" w:rsidR="00FF524A" w:rsidRPr="003B2C94" w:rsidRDefault="00FF524A" w:rsidP="003B2C94">
      <w:pPr>
        <w:rPr>
          <w:rFonts w:asciiTheme="minorHAnsi" w:hAnsiTheme="minorHAnsi" w:cstheme="minorHAnsi"/>
          <w:noProof w:val="0"/>
          <w:sz w:val="20"/>
          <w:szCs w:val="20"/>
        </w:rPr>
      </w:pPr>
    </w:p>
    <w:p w14:paraId="356C381C" w14:textId="66DC0029" w:rsidR="00862532"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zamudi s plačilom, je izvajalec upravičen zahtevati zakonite zamudne obresti od dneva zapadlosti računa v plačilo do dneva plačila.</w:t>
      </w:r>
    </w:p>
    <w:p w14:paraId="20FF17E9" w14:textId="201F353A" w:rsidR="002B2254" w:rsidRPr="003B2C94" w:rsidRDefault="002B2254" w:rsidP="003B2C94">
      <w:pPr>
        <w:rPr>
          <w:rFonts w:asciiTheme="minorHAnsi" w:hAnsiTheme="minorHAnsi" w:cstheme="minorHAnsi"/>
          <w:noProof w:val="0"/>
          <w:sz w:val="20"/>
          <w:szCs w:val="20"/>
        </w:rPr>
      </w:pPr>
    </w:p>
    <w:p w14:paraId="6849B1FB" w14:textId="77777777" w:rsidR="002B2254" w:rsidRPr="003B2C94" w:rsidRDefault="002B2254" w:rsidP="003B2C94">
      <w:pPr>
        <w:rPr>
          <w:rFonts w:asciiTheme="minorHAnsi" w:hAnsiTheme="minorHAnsi" w:cstheme="minorHAnsi"/>
          <w:noProof w:val="0"/>
          <w:sz w:val="20"/>
          <w:szCs w:val="20"/>
        </w:rPr>
      </w:pPr>
    </w:p>
    <w:p w14:paraId="735BFDBC"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ZAKLJUČEK PROJEKTA IN PREDAJA REŠITVE</w:t>
      </w:r>
    </w:p>
    <w:p w14:paraId="2B21FDAC" w14:textId="77777777" w:rsidR="00FF524A" w:rsidRPr="003B2C94" w:rsidRDefault="00FF524A" w:rsidP="003B2C94">
      <w:pPr>
        <w:jc w:val="center"/>
        <w:rPr>
          <w:rFonts w:asciiTheme="minorHAnsi" w:hAnsiTheme="minorHAnsi" w:cstheme="minorHAnsi"/>
          <w:b/>
          <w:bCs/>
          <w:noProof w:val="0"/>
          <w:sz w:val="20"/>
          <w:szCs w:val="20"/>
        </w:rPr>
      </w:pPr>
    </w:p>
    <w:p w14:paraId="520D8A5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C824503" w14:textId="77777777" w:rsidR="00FF524A" w:rsidRPr="003B2C94" w:rsidRDefault="00FF524A" w:rsidP="003B2C94">
      <w:pPr>
        <w:jc w:val="center"/>
        <w:rPr>
          <w:rFonts w:asciiTheme="minorHAnsi" w:hAnsiTheme="minorHAnsi" w:cstheme="minorHAnsi"/>
          <w:bCs/>
          <w:noProof w:val="0"/>
          <w:sz w:val="20"/>
          <w:szCs w:val="20"/>
        </w:rPr>
      </w:pPr>
    </w:p>
    <w:p w14:paraId="1FCC4E70" w14:textId="0D5B5981"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Projekt se izvaja v posameznih smiselno zaključenih </w:t>
      </w:r>
      <w:r w:rsidR="003929FF" w:rsidRPr="003B2C94">
        <w:rPr>
          <w:rFonts w:asciiTheme="minorHAnsi" w:hAnsiTheme="minorHAnsi" w:cstheme="minorHAnsi"/>
          <w:bCs/>
          <w:noProof w:val="0"/>
          <w:sz w:val="20"/>
          <w:szCs w:val="20"/>
        </w:rPr>
        <w:t>sklopih</w:t>
      </w:r>
      <w:r w:rsidRPr="003B2C94">
        <w:rPr>
          <w:rFonts w:asciiTheme="minorHAnsi" w:hAnsiTheme="minorHAnsi" w:cstheme="minorHAnsi"/>
          <w:bCs/>
          <w:noProof w:val="0"/>
          <w:sz w:val="20"/>
          <w:szCs w:val="20"/>
        </w:rPr>
        <w:t>. Izvajalec o zaključku aktivnosti vsake</w:t>
      </w:r>
      <w:r w:rsidR="003929FF" w:rsidRPr="003B2C94">
        <w:rPr>
          <w:rFonts w:asciiTheme="minorHAnsi" w:hAnsiTheme="minorHAnsi" w:cstheme="minorHAnsi"/>
          <w:bCs/>
          <w:noProof w:val="0"/>
          <w:sz w:val="20"/>
          <w:szCs w:val="20"/>
        </w:rPr>
        <w:t>ga</w:t>
      </w:r>
      <w:r w:rsidRPr="003B2C94">
        <w:rPr>
          <w:rFonts w:asciiTheme="minorHAnsi" w:hAnsiTheme="minorHAnsi" w:cstheme="minorHAnsi"/>
          <w:bCs/>
          <w:noProof w:val="0"/>
          <w:sz w:val="20"/>
          <w:szCs w:val="20"/>
        </w:rPr>
        <w:t xml:space="preserve"> posamezne</w:t>
      </w:r>
      <w:r w:rsidR="003929FF" w:rsidRPr="003B2C94">
        <w:rPr>
          <w:rFonts w:asciiTheme="minorHAnsi" w:hAnsiTheme="minorHAnsi" w:cstheme="minorHAnsi"/>
          <w:bCs/>
          <w:noProof w:val="0"/>
          <w:sz w:val="20"/>
          <w:szCs w:val="20"/>
        </w:rPr>
        <w:t>ga sklopa</w:t>
      </w:r>
      <w:r w:rsidRPr="003B2C94">
        <w:rPr>
          <w:rFonts w:asciiTheme="minorHAnsi" w:hAnsiTheme="minorHAnsi" w:cstheme="minorHAnsi"/>
          <w:bCs/>
          <w:noProof w:val="0"/>
          <w:sz w:val="20"/>
          <w:szCs w:val="20"/>
        </w:rPr>
        <w:t xml:space="preserve"> projekta </w:t>
      </w:r>
      <w:r w:rsidR="003929FF" w:rsidRPr="003B2C94">
        <w:rPr>
          <w:rFonts w:asciiTheme="minorHAnsi" w:hAnsiTheme="minorHAnsi" w:cstheme="minorHAnsi"/>
          <w:bCs/>
          <w:noProof w:val="0"/>
          <w:sz w:val="20"/>
          <w:szCs w:val="20"/>
        </w:rPr>
        <w:t xml:space="preserve">(od 1. do 5.) </w:t>
      </w:r>
      <w:r w:rsidRPr="003B2C94">
        <w:rPr>
          <w:rFonts w:asciiTheme="minorHAnsi" w:hAnsiTheme="minorHAnsi" w:cstheme="minorHAnsi"/>
          <w:bCs/>
          <w:noProof w:val="0"/>
          <w:sz w:val="20"/>
          <w:szCs w:val="20"/>
        </w:rPr>
        <w:t>naročnika pisno obvesti ter v roku 5 delovnih dni po zaključeni izvedbi del za posamezn</w:t>
      </w:r>
      <w:r w:rsidR="003929FF" w:rsidRPr="003B2C94">
        <w:rPr>
          <w:rFonts w:asciiTheme="minorHAnsi" w:hAnsiTheme="minorHAnsi" w:cstheme="minorHAnsi"/>
          <w:bCs/>
          <w:noProof w:val="0"/>
          <w:sz w:val="20"/>
          <w:szCs w:val="20"/>
        </w:rPr>
        <w:t>i sklop</w:t>
      </w:r>
      <w:r w:rsidRPr="003B2C94" w:rsidDel="00417BE2">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priloži poročilo s specifikacijo opravljenih del glede na zahteve tehničnih specifikacij javnega naročila (ob primopredaji </w:t>
      </w:r>
      <w:r w:rsidR="003929FF" w:rsidRPr="003B2C94">
        <w:rPr>
          <w:rFonts w:asciiTheme="minorHAnsi" w:hAnsiTheme="minorHAnsi" w:cstheme="minorHAnsi"/>
          <w:bCs/>
          <w:noProof w:val="0"/>
          <w:sz w:val="20"/>
          <w:szCs w:val="20"/>
        </w:rPr>
        <w:t xml:space="preserve">modulov </w:t>
      </w:r>
      <w:r w:rsidRPr="003B2C94">
        <w:rPr>
          <w:rFonts w:asciiTheme="minorHAnsi" w:hAnsiTheme="minorHAnsi" w:cstheme="minorHAnsi"/>
          <w:bCs/>
          <w:noProof w:val="0"/>
          <w:sz w:val="20"/>
          <w:szCs w:val="20"/>
        </w:rPr>
        <w:t xml:space="preserve">posameznega </w:t>
      </w:r>
      <w:r w:rsidR="003929FF"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je to primopredajni zapisnik, ob zaključku projekta pa končni primopredajni zapisnik).</w:t>
      </w:r>
    </w:p>
    <w:p w14:paraId="1C28786C" w14:textId="77777777" w:rsidR="00E8064D" w:rsidRPr="003B2C94" w:rsidRDefault="00E8064D" w:rsidP="003B2C94">
      <w:pPr>
        <w:pStyle w:val="Odstavekseznama"/>
        <w:ind w:left="284"/>
        <w:rPr>
          <w:rFonts w:asciiTheme="minorHAnsi" w:hAnsiTheme="minorHAnsi" w:cstheme="minorHAnsi"/>
          <w:bCs/>
          <w:noProof w:val="0"/>
          <w:sz w:val="20"/>
          <w:szCs w:val="20"/>
        </w:rPr>
      </w:pPr>
    </w:p>
    <w:p w14:paraId="53C8EB96" w14:textId="0F9BF1C8"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V času od zagona informacijskega sistema v produkcijsko okolje</w:t>
      </w:r>
      <w:r w:rsidR="008E0DCE" w:rsidRPr="003B2C94">
        <w:rPr>
          <w:rFonts w:asciiTheme="minorHAnsi" w:hAnsiTheme="minorHAnsi" w:cstheme="minorHAnsi"/>
          <w:bCs/>
          <w:noProof w:val="0"/>
          <w:sz w:val="20"/>
          <w:szCs w:val="20"/>
        </w:rPr>
        <w:t xml:space="preserve"> naročnika</w:t>
      </w:r>
      <w:r w:rsidRPr="003B2C94">
        <w:rPr>
          <w:rFonts w:asciiTheme="minorHAnsi" w:hAnsiTheme="minorHAnsi" w:cstheme="minorHAnsi"/>
          <w:bCs/>
          <w:noProof w:val="0"/>
          <w:sz w:val="20"/>
          <w:szCs w:val="20"/>
        </w:rPr>
        <w:t xml:space="preserve"> pa do končne primopredaje informacijskega sistema</w:t>
      </w:r>
      <w:r w:rsidR="00C06966" w:rsidRPr="003B2C94">
        <w:rPr>
          <w:rFonts w:asciiTheme="minorHAnsi" w:hAnsiTheme="minorHAnsi" w:cstheme="minorHAnsi"/>
          <w:bCs/>
          <w:noProof w:val="0"/>
          <w:sz w:val="20"/>
          <w:szCs w:val="20"/>
        </w:rPr>
        <w:t>,</w:t>
      </w:r>
      <w:r w:rsidRPr="003B2C94">
        <w:rPr>
          <w:rFonts w:asciiTheme="minorHAnsi" w:hAnsiTheme="minorHAnsi" w:cstheme="minorHAnsi"/>
          <w:bCs/>
          <w:noProof w:val="0"/>
          <w:sz w:val="20"/>
          <w:szCs w:val="20"/>
        </w:rPr>
        <w:t xml:space="preserve"> </w:t>
      </w:r>
      <w:r w:rsidR="00E84BFA" w:rsidRPr="003B2C94">
        <w:rPr>
          <w:rFonts w:asciiTheme="minorHAnsi" w:hAnsiTheme="minorHAnsi" w:cstheme="minorHAnsi"/>
          <w:bCs/>
          <w:noProof w:val="0"/>
          <w:sz w:val="20"/>
          <w:szCs w:val="20"/>
        </w:rPr>
        <w:t>predstavlja</w:t>
      </w:r>
      <w:r w:rsidR="00C06966" w:rsidRPr="003B2C94">
        <w:rPr>
          <w:rFonts w:asciiTheme="minorHAnsi" w:hAnsiTheme="minorHAnsi" w:cstheme="minorHAnsi"/>
          <w:bCs/>
          <w:noProof w:val="0"/>
          <w:sz w:val="20"/>
          <w:szCs w:val="20"/>
        </w:rPr>
        <w:t>jo</w:t>
      </w:r>
      <w:r w:rsidR="00E84BF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podlago za naročnikovo plačilo obrok</w:t>
      </w:r>
      <w:r w:rsidR="00A6239F" w:rsidRPr="003B2C94">
        <w:rPr>
          <w:rFonts w:asciiTheme="minorHAnsi" w:hAnsiTheme="minorHAnsi" w:cstheme="minorHAnsi"/>
          <w:bCs/>
          <w:noProof w:val="0"/>
          <w:sz w:val="20"/>
          <w:szCs w:val="20"/>
        </w:rPr>
        <w:t>ov</w:t>
      </w:r>
      <w:r w:rsidRPr="003B2C94">
        <w:rPr>
          <w:rFonts w:asciiTheme="minorHAnsi" w:hAnsiTheme="minorHAnsi" w:cstheme="minorHAnsi"/>
          <w:bCs/>
          <w:noProof w:val="0"/>
          <w:sz w:val="20"/>
          <w:szCs w:val="20"/>
        </w:rPr>
        <w:t xml:space="preserve"> fiksnega dela pogodbene cene s strani obeh pogodbenih strank potrjen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in podpisan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primopredajn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zapisnik</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ki se nanaša</w:t>
      </w:r>
      <w:r w:rsidR="00F3646C" w:rsidRPr="003B2C94">
        <w:rPr>
          <w:rFonts w:asciiTheme="minorHAnsi" w:hAnsiTheme="minorHAnsi" w:cstheme="minorHAnsi"/>
          <w:bCs/>
          <w:noProof w:val="0"/>
          <w:sz w:val="20"/>
          <w:szCs w:val="20"/>
        </w:rPr>
        <w:t>jo</w:t>
      </w:r>
      <w:r w:rsidRPr="003B2C94">
        <w:rPr>
          <w:rFonts w:asciiTheme="minorHAnsi" w:hAnsiTheme="minorHAnsi" w:cstheme="minorHAnsi"/>
          <w:bCs/>
          <w:noProof w:val="0"/>
          <w:sz w:val="20"/>
          <w:szCs w:val="20"/>
        </w:rPr>
        <w:t xml:space="preserve"> na primopredajo posameznega </w:t>
      </w:r>
      <w:r w:rsidR="00DE10DA"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navedenega </w:t>
      </w:r>
      <w:r w:rsidR="00114094" w:rsidRPr="003B2C94">
        <w:rPr>
          <w:rFonts w:asciiTheme="minorHAnsi" w:hAnsiTheme="minorHAnsi" w:cstheme="minorHAnsi"/>
          <w:bCs/>
          <w:noProof w:val="0"/>
          <w:sz w:val="20"/>
          <w:szCs w:val="20"/>
        </w:rPr>
        <w:t>v prvem odstavku 4</w:t>
      </w:r>
      <w:r w:rsidRPr="003B2C94">
        <w:rPr>
          <w:rFonts w:asciiTheme="minorHAnsi" w:hAnsiTheme="minorHAnsi" w:cstheme="minorHAnsi"/>
          <w:bCs/>
          <w:noProof w:val="0"/>
          <w:sz w:val="20"/>
          <w:szCs w:val="20"/>
        </w:rPr>
        <w:t xml:space="preserve">. člena te pogodbe. Morebitne napake in dela, ki ne bodo izvedena po predhodno sprejetih dogovorih, se vpišejo v primopredajni zapisnik in se sporazumno določi rok za njihovo odpravo ter določi nov rok za prevzem del. Če tudi v dodatnem roku storitve niso </w:t>
      </w:r>
      <w:r w:rsidR="00C06966" w:rsidRPr="003B2C94">
        <w:rPr>
          <w:rFonts w:asciiTheme="minorHAnsi" w:hAnsiTheme="minorHAnsi" w:cstheme="minorHAnsi"/>
          <w:bCs/>
          <w:noProof w:val="0"/>
          <w:sz w:val="20"/>
          <w:szCs w:val="20"/>
        </w:rPr>
        <w:t xml:space="preserve">izvedene </w:t>
      </w:r>
      <w:r w:rsidRPr="003B2C94">
        <w:rPr>
          <w:rFonts w:asciiTheme="minorHAnsi" w:hAnsiTheme="minorHAnsi" w:cstheme="minorHAnsi"/>
          <w:bCs/>
          <w:noProof w:val="0"/>
          <w:sz w:val="20"/>
          <w:szCs w:val="20"/>
        </w:rPr>
        <w:t>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pogodbo pisno odpove skladno z določili</w:t>
      </w:r>
      <w:r w:rsidR="00114094" w:rsidRPr="003B2C94">
        <w:rPr>
          <w:rFonts w:asciiTheme="minorHAnsi" w:hAnsiTheme="minorHAnsi" w:cstheme="minorHAnsi"/>
          <w:bCs/>
          <w:noProof w:val="0"/>
          <w:sz w:val="20"/>
          <w:szCs w:val="20"/>
        </w:rPr>
        <w:t xml:space="preserve"> tretjega odstavka</w:t>
      </w:r>
      <w:r w:rsidRPr="003B2C94">
        <w:rPr>
          <w:rFonts w:asciiTheme="minorHAnsi" w:hAnsiTheme="minorHAnsi" w:cstheme="minorHAnsi"/>
          <w:bCs/>
          <w:noProof w:val="0"/>
          <w:sz w:val="20"/>
          <w:szCs w:val="20"/>
        </w:rPr>
        <w:t xml:space="preserve">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5E02ADEF" w14:textId="77777777" w:rsidR="00576006" w:rsidRPr="003B2C94" w:rsidRDefault="00576006" w:rsidP="003B2C94">
      <w:pPr>
        <w:pStyle w:val="Odstavekseznama"/>
        <w:rPr>
          <w:rFonts w:asciiTheme="minorHAnsi" w:hAnsiTheme="minorHAnsi" w:cstheme="minorHAnsi"/>
          <w:bCs/>
          <w:noProof w:val="0"/>
          <w:sz w:val="20"/>
          <w:szCs w:val="20"/>
        </w:rPr>
      </w:pPr>
    </w:p>
    <w:p w14:paraId="27D79EDD" w14:textId="347B63D4"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Končna primopredaja pr</w:t>
      </w:r>
      <w:r w:rsidR="00DE10DA" w:rsidRPr="003B2C94">
        <w:rPr>
          <w:rFonts w:asciiTheme="minorHAnsi" w:hAnsiTheme="minorHAnsi" w:cstheme="minorHAnsi"/>
          <w:bCs/>
          <w:noProof w:val="0"/>
          <w:sz w:val="20"/>
          <w:szCs w:val="20"/>
        </w:rPr>
        <w:t>odukta</w:t>
      </w:r>
      <w:r w:rsidRPr="003B2C94">
        <w:rPr>
          <w:rFonts w:asciiTheme="minorHAnsi" w:hAnsiTheme="minorHAnsi" w:cstheme="minorHAnsi"/>
          <w:bCs/>
          <w:noProof w:val="0"/>
          <w:sz w:val="20"/>
          <w:szCs w:val="20"/>
        </w:rPr>
        <w:t xml:space="preserve">, ki je predmet pogodbe, se nanaša na primopredajo zadnjega uporabniškega modula informacijskega sistema in se lahko izvede le ob pogoju uspešno izvedenih </w:t>
      </w:r>
      <w:r w:rsidR="00951EB3" w:rsidRPr="003B2C94">
        <w:rPr>
          <w:rFonts w:asciiTheme="minorHAnsi" w:hAnsiTheme="minorHAnsi" w:cstheme="minorHAnsi"/>
          <w:bCs/>
          <w:noProof w:val="0"/>
          <w:sz w:val="20"/>
          <w:szCs w:val="20"/>
        </w:rPr>
        <w:t>predhodnih</w:t>
      </w:r>
      <w:r w:rsidR="0023707C"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primopredaj vseh modulov</w:t>
      </w:r>
      <w:r w:rsidR="00DE10DA" w:rsidRPr="003B2C94">
        <w:rPr>
          <w:rFonts w:asciiTheme="minorHAnsi" w:hAnsiTheme="minorHAnsi" w:cstheme="minorHAnsi"/>
          <w:bCs/>
          <w:noProof w:val="0"/>
          <w:sz w:val="20"/>
          <w:szCs w:val="20"/>
        </w:rPr>
        <w:t xml:space="preserve"> v posameznem sklopu od 1 do 5</w:t>
      </w:r>
      <w:r w:rsidRPr="003B2C94">
        <w:rPr>
          <w:rFonts w:asciiTheme="minorHAnsi" w:hAnsiTheme="minorHAnsi" w:cstheme="minorHAnsi"/>
          <w:bCs/>
          <w:noProof w:val="0"/>
          <w:sz w:val="20"/>
          <w:szCs w:val="20"/>
        </w:rPr>
        <w:t xml:space="preserve">. Morebitne napake in dela, ki ne bodo izvedena po predhodno sprejetih dogovorih, se vpišejo v končni primopredajni zapisnik in se sporazumno določi rok za njihovo odpravo ter določi nov rok za prevzem del. Če tudi v dodatnem roku </w:t>
      </w:r>
      <w:r w:rsidRPr="003B2C94">
        <w:rPr>
          <w:rFonts w:asciiTheme="minorHAnsi" w:hAnsiTheme="minorHAnsi" w:cstheme="minorHAnsi"/>
          <w:bCs/>
          <w:noProof w:val="0"/>
          <w:sz w:val="20"/>
          <w:szCs w:val="20"/>
        </w:rPr>
        <w:lastRenderedPageBreak/>
        <w:t>storitve niso izveden</w:t>
      </w:r>
      <w:r w:rsidR="00735E26" w:rsidRPr="003B2C94">
        <w:rPr>
          <w:rFonts w:asciiTheme="minorHAnsi" w:hAnsiTheme="minorHAnsi" w:cstheme="minorHAnsi"/>
          <w:bCs/>
          <w:noProof w:val="0"/>
          <w:sz w:val="20"/>
          <w:szCs w:val="20"/>
        </w:rPr>
        <w:t>e</w:t>
      </w:r>
      <w:r w:rsidRPr="003B2C94">
        <w:rPr>
          <w:rFonts w:asciiTheme="minorHAnsi" w:hAnsiTheme="minorHAnsi" w:cstheme="minorHAnsi"/>
          <w:bCs/>
          <w:noProof w:val="0"/>
          <w:sz w:val="20"/>
          <w:szCs w:val="20"/>
        </w:rPr>
        <w:t xml:space="preserve"> 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 xml:space="preserve">pogodbo pisno odpove skladno z določili tretjega odstavka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15F6537D" w14:textId="77777777" w:rsidR="00576006" w:rsidRPr="003B2C94" w:rsidRDefault="00576006" w:rsidP="003B2C94">
      <w:pPr>
        <w:pStyle w:val="Odstavekseznama"/>
        <w:rPr>
          <w:rFonts w:asciiTheme="minorHAnsi" w:hAnsiTheme="minorHAnsi" w:cstheme="minorHAnsi"/>
          <w:bCs/>
          <w:noProof w:val="0"/>
          <w:sz w:val="20"/>
          <w:szCs w:val="20"/>
        </w:rPr>
      </w:pPr>
    </w:p>
    <w:p w14:paraId="25ED95AA" w14:textId="1F51F600"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naročnik prevzame izdelek kljub temu, da ve, da ima napako, mora biti to navedeno v </w:t>
      </w:r>
      <w:r w:rsidR="0023707C" w:rsidRPr="003B2C94">
        <w:rPr>
          <w:rFonts w:asciiTheme="minorHAnsi" w:hAnsiTheme="minorHAnsi" w:cstheme="minorHAnsi"/>
          <w:bCs/>
          <w:noProof w:val="0"/>
          <w:sz w:val="20"/>
          <w:szCs w:val="20"/>
        </w:rPr>
        <w:t xml:space="preserve">primopredajnih </w:t>
      </w:r>
      <w:r w:rsidRPr="003B2C94">
        <w:rPr>
          <w:rFonts w:asciiTheme="minorHAnsi" w:hAnsiTheme="minorHAnsi" w:cstheme="minorHAnsi"/>
          <w:bCs/>
          <w:noProof w:val="0"/>
          <w:sz w:val="20"/>
          <w:szCs w:val="20"/>
        </w:rPr>
        <w:t>zapisnik</w:t>
      </w:r>
      <w:r w:rsidR="0023707C" w:rsidRPr="003B2C94">
        <w:rPr>
          <w:rFonts w:asciiTheme="minorHAnsi" w:hAnsiTheme="minorHAnsi" w:cstheme="minorHAnsi"/>
          <w:bCs/>
          <w:noProof w:val="0"/>
          <w:sz w:val="20"/>
          <w:szCs w:val="20"/>
        </w:rPr>
        <w:t>ih</w:t>
      </w:r>
      <w:r w:rsidRPr="003B2C94">
        <w:rPr>
          <w:rFonts w:asciiTheme="minorHAnsi" w:hAnsiTheme="minorHAnsi" w:cstheme="minorHAnsi"/>
          <w:bCs/>
          <w:noProof w:val="0"/>
          <w:sz w:val="20"/>
          <w:szCs w:val="20"/>
        </w:rPr>
        <w:t>, skupaj z navedbo napak. V zapisniku se navede tudi datum, do katerega mora izvajalec odpraviti napake.</w:t>
      </w:r>
    </w:p>
    <w:p w14:paraId="4C322F79" w14:textId="48D33D83" w:rsidR="00DE10DA" w:rsidRPr="003B2C94" w:rsidRDefault="00DE10DA" w:rsidP="003B2C94">
      <w:pPr>
        <w:rPr>
          <w:rFonts w:asciiTheme="minorHAnsi" w:hAnsiTheme="minorHAnsi" w:cstheme="minorHAnsi"/>
          <w:bCs/>
          <w:noProof w:val="0"/>
          <w:sz w:val="20"/>
          <w:szCs w:val="20"/>
        </w:rPr>
      </w:pPr>
    </w:p>
    <w:p w14:paraId="002E89CF" w14:textId="1F252B0C" w:rsidR="00623E13"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 lahko </w:t>
      </w:r>
      <w:r w:rsidR="00DE10DA" w:rsidRPr="003B2C94">
        <w:rPr>
          <w:rFonts w:asciiTheme="minorHAnsi" w:hAnsiTheme="minorHAnsi" w:cstheme="minorHAnsi"/>
          <w:bCs/>
          <w:noProof w:val="0"/>
          <w:sz w:val="20"/>
          <w:szCs w:val="20"/>
        </w:rPr>
        <w:t xml:space="preserve">po primopredaji posameznega sklopa, največ </w:t>
      </w:r>
      <w:r w:rsidRPr="003B2C94">
        <w:rPr>
          <w:rFonts w:asciiTheme="minorHAnsi" w:hAnsiTheme="minorHAnsi" w:cstheme="minorHAnsi"/>
          <w:bCs/>
          <w:noProof w:val="0"/>
          <w:sz w:val="20"/>
          <w:szCs w:val="20"/>
        </w:rPr>
        <w:t xml:space="preserve">v roku enega (1) leta po </w:t>
      </w:r>
      <w:r w:rsidR="00DE10DA" w:rsidRPr="003B2C94">
        <w:rPr>
          <w:rFonts w:asciiTheme="minorHAnsi" w:hAnsiTheme="minorHAnsi" w:cstheme="minorHAnsi"/>
          <w:bCs/>
          <w:noProof w:val="0"/>
          <w:sz w:val="20"/>
          <w:szCs w:val="20"/>
        </w:rPr>
        <w:t>končni primopredaji</w:t>
      </w:r>
      <w:r w:rsidR="00C06966" w:rsidRPr="003B2C94">
        <w:rPr>
          <w:rFonts w:asciiTheme="minorHAnsi" w:hAnsiTheme="minorHAnsi" w:cstheme="minorHAnsi"/>
          <w:bCs/>
          <w:noProof w:val="0"/>
          <w:sz w:val="20"/>
          <w:szCs w:val="20"/>
        </w:rPr>
        <w:t>,</w:t>
      </w:r>
      <w:r w:rsidR="00DE10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preveri ustreznost </w:t>
      </w:r>
      <w:r w:rsidR="0023707C" w:rsidRPr="003B2C94">
        <w:rPr>
          <w:rFonts w:asciiTheme="minorHAnsi" w:hAnsiTheme="minorHAnsi" w:cstheme="minorHAnsi"/>
          <w:bCs/>
          <w:noProof w:val="0"/>
          <w:sz w:val="20"/>
          <w:szCs w:val="20"/>
        </w:rPr>
        <w:t xml:space="preserve">informacijskega sistema </w:t>
      </w:r>
      <w:r w:rsidRPr="003B2C94">
        <w:rPr>
          <w:rFonts w:asciiTheme="minorHAnsi" w:hAnsiTheme="minorHAnsi" w:cstheme="minorHAnsi"/>
          <w:bCs/>
          <w:noProof w:val="0"/>
          <w:sz w:val="20"/>
          <w:szCs w:val="20"/>
        </w:rPr>
        <w:t>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w:t>
      </w:r>
      <w:r w:rsidR="001F4D64"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od prejema rezultatov testov.</w:t>
      </w:r>
    </w:p>
    <w:p w14:paraId="09BF06F4" w14:textId="77777777" w:rsidR="00C5336F" w:rsidRPr="003B2C94" w:rsidRDefault="00C5336F" w:rsidP="003B2C94">
      <w:pPr>
        <w:pStyle w:val="Odstavekseznama"/>
        <w:rPr>
          <w:rFonts w:asciiTheme="minorHAnsi" w:hAnsiTheme="minorHAnsi" w:cstheme="minorHAnsi"/>
          <w:bCs/>
          <w:noProof w:val="0"/>
          <w:sz w:val="20"/>
          <w:szCs w:val="20"/>
        </w:rPr>
      </w:pPr>
    </w:p>
    <w:p w14:paraId="4D6CFCA6" w14:textId="77777777" w:rsidR="00C5336F" w:rsidRPr="003B2C94" w:rsidRDefault="00C5336F" w:rsidP="003B2C94">
      <w:pPr>
        <w:rPr>
          <w:rFonts w:asciiTheme="minorHAnsi" w:hAnsiTheme="minorHAnsi" w:cstheme="minorHAnsi"/>
          <w:bCs/>
          <w:noProof w:val="0"/>
          <w:sz w:val="20"/>
          <w:szCs w:val="20"/>
        </w:rPr>
      </w:pPr>
    </w:p>
    <w:p w14:paraId="70E19169" w14:textId="26720B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JAMSTVA IN GARANCIJSKE OBVEZNOSTI IZVAJALCA</w:t>
      </w:r>
    </w:p>
    <w:p w14:paraId="36CF86A9" w14:textId="08458251" w:rsidR="000535FF" w:rsidRPr="003B2C94" w:rsidRDefault="000535FF" w:rsidP="003B2C94">
      <w:pPr>
        <w:rPr>
          <w:rFonts w:asciiTheme="minorHAnsi" w:hAnsiTheme="minorHAnsi" w:cstheme="minorHAnsi"/>
          <w:b/>
          <w:noProof w:val="0"/>
          <w:sz w:val="20"/>
          <w:szCs w:val="20"/>
        </w:rPr>
      </w:pPr>
    </w:p>
    <w:p w14:paraId="0E38E88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83C27CE" w14:textId="77777777" w:rsidR="00FF524A" w:rsidRPr="003B2C94" w:rsidRDefault="00FF524A" w:rsidP="003B2C94">
      <w:pPr>
        <w:rPr>
          <w:rFonts w:asciiTheme="minorHAnsi" w:hAnsiTheme="minorHAnsi" w:cstheme="minorHAnsi"/>
          <w:noProof w:val="0"/>
          <w:sz w:val="20"/>
          <w:szCs w:val="20"/>
        </w:rPr>
      </w:pPr>
    </w:p>
    <w:p w14:paraId="76CFD13D"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jamči, da bodo storitve izvedene kakovostno, v skladu z veljavnimi predpisi in standardi in v skladu s specificiranimi zahtevami naročnika.</w:t>
      </w:r>
    </w:p>
    <w:p w14:paraId="1D9B1556" w14:textId="77777777" w:rsidR="00FF524A" w:rsidRPr="003B2C94" w:rsidRDefault="00FF524A" w:rsidP="003B2C94">
      <w:pPr>
        <w:pStyle w:val="Odstavekseznama"/>
        <w:ind w:left="284"/>
        <w:rPr>
          <w:rFonts w:asciiTheme="minorHAnsi" w:hAnsiTheme="minorHAnsi" w:cstheme="minorHAnsi"/>
          <w:noProof w:val="0"/>
          <w:sz w:val="20"/>
          <w:szCs w:val="20"/>
        </w:rPr>
      </w:pPr>
    </w:p>
    <w:p w14:paraId="618E479A"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Izvajalec jamči tudi za osebe, ki bi po njegovem naročilu opravile storitev ali del storitve, kot če bi jo opravil sam.</w:t>
      </w:r>
    </w:p>
    <w:p w14:paraId="2A5DC41A" w14:textId="77777777" w:rsidR="00FF524A" w:rsidRPr="003B2C94" w:rsidRDefault="00FF524A" w:rsidP="003B2C94">
      <w:pPr>
        <w:pStyle w:val="Odstavekseznama"/>
        <w:rPr>
          <w:rFonts w:asciiTheme="minorHAnsi" w:hAnsiTheme="minorHAnsi" w:cstheme="minorHAnsi"/>
          <w:noProof w:val="0"/>
          <w:sz w:val="20"/>
          <w:szCs w:val="20"/>
        </w:rPr>
      </w:pPr>
    </w:p>
    <w:p w14:paraId="64B81D12" w14:textId="77777777" w:rsidR="007E7781"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izvajalec ni sposoben zagotoviti posameznih storitev, ki so predmet te pogodbe, lahko naročnik takšne storitve naroči pri drugih ponudnikih na stroške izvajalca.</w:t>
      </w:r>
    </w:p>
    <w:p w14:paraId="35295A33" w14:textId="4DF81975" w:rsidR="007E7781" w:rsidRPr="003B2C94" w:rsidRDefault="007E7781" w:rsidP="003B2C94">
      <w:pPr>
        <w:pStyle w:val="Odstavekseznama"/>
        <w:rPr>
          <w:rFonts w:asciiTheme="minorHAnsi" w:hAnsiTheme="minorHAnsi" w:cstheme="minorHAnsi"/>
          <w:noProof w:val="0"/>
          <w:sz w:val="20"/>
          <w:szCs w:val="20"/>
        </w:rPr>
      </w:pPr>
    </w:p>
    <w:p w14:paraId="41F5802F" w14:textId="316B4A08" w:rsidR="007E7781" w:rsidRPr="003B2C94" w:rsidRDefault="007E7781"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E7E5CFB" w14:textId="77777777" w:rsidR="007E7781" w:rsidRPr="003B2C94" w:rsidRDefault="007E7781" w:rsidP="003B2C94">
      <w:pPr>
        <w:pStyle w:val="Odstavekseznama"/>
        <w:rPr>
          <w:rFonts w:asciiTheme="minorHAnsi" w:hAnsiTheme="minorHAnsi" w:cstheme="minorHAnsi"/>
          <w:noProof w:val="0"/>
          <w:sz w:val="20"/>
          <w:szCs w:val="20"/>
        </w:rPr>
      </w:pPr>
    </w:p>
    <w:p w14:paraId="08737B73" w14:textId="4686E1E2"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nudil garancijo za brezhibno delovanje programske opreme.</w:t>
      </w:r>
    </w:p>
    <w:p w14:paraId="3F947F48" w14:textId="77777777" w:rsidR="007E7781" w:rsidRPr="003B2C94" w:rsidRDefault="007E7781" w:rsidP="003B2C94">
      <w:pPr>
        <w:pStyle w:val="Odstavekseznama"/>
        <w:ind w:left="284"/>
        <w:rPr>
          <w:rFonts w:asciiTheme="minorHAnsi" w:hAnsiTheme="minorHAnsi" w:cstheme="minorHAnsi"/>
          <w:noProof w:val="0"/>
          <w:sz w:val="20"/>
          <w:szCs w:val="20"/>
        </w:rPr>
      </w:pPr>
    </w:p>
    <w:p w14:paraId="6A4E964A" w14:textId="408EDB59"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Izvajalec se zavezuje, da bo programska oprema delovala tehnično brezhibno najmanj v obdobju od uspešne implementacije posameznega modula v produkcijsko okolje naročnika pa do konca trajanja pogodbe (garancijski rok). Garancijski rok teče od dneva podpisa </w:t>
      </w:r>
      <w:r w:rsidR="00862532" w:rsidRPr="003B2C94">
        <w:rPr>
          <w:rFonts w:asciiTheme="minorHAnsi" w:hAnsiTheme="minorHAnsi" w:cstheme="minorHAnsi"/>
          <w:noProof w:val="0"/>
          <w:sz w:val="20"/>
          <w:szCs w:val="20"/>
        </w:rPr>
        <w:t>posameznega</w:t>
      </w:r>
      <w:r w:rsidR="00951EB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primopredajnega zapisnika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 xml:space="preserve"> Za komponente, ki so izdelane </w:t>
      </w:r>
      <w:r w:rsidR="00762E12" w:rsidRPr="003B2C94">
        <w:rPr>
          <w:rFonts w:asciiTheme="minorHAnsi" w:hAnsiTheme="minorHAnsi" w:cstheme="minorHAnsi"/>
          <w:noProof w:val="0"/>
          <w:sz w:val="20"/>
          <w:szCs w:val="20"/>
        </w:rPr>
        <w:t xml:space="preserve">v zadnjem letu trajanja pogodbe, velja garancija eno (1) leto po izteku pogodbe </w:t>
      </w:r>
      <w:r w:rsidR="00B06DF9" w:rsidRPr="003B2C94">
        <w:rPr>
          <w:rFonts w:asciiTheme="minorHAnsi" w:hAnsiTheme="minorHAnsi" w:cstheme="minorHAnsi"/>
          <w:noProof w:val="0"/>
          <w:sz w:val="20"/>
          <w:szCs w:val="20"/>
        </w:rPr>
        <w:t xml:space="preserve">(tudi </w:t>
      </w:r>
      <w:r w:rsidR="00862532" w:rsidRPr="003B2C94">
        <w:rPr>
          <w:rFonts w:asciiTheme="minorHAnsi" w:hAnsiTheme="minorHAnsi" w:cstheme="minorHAnsi"/>
          <w:noProof w:val="0"/>
          <w:sz w:val="20"/>
          <w:szCs w:val="20"/>
        </w:rPr>
        <w:t>v sklopu nadgradenj na zahtevo naročnika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w:t>
      </w:r>
    </w:p>
    <w:p w14:paraId="581F4AAD" w14:textId="77777777" w:rsidR="00114094" w:rsidRPr="003B2C94" w:rsidRDefault="00114094" w:rsidP="003B2C94">
      <w:pPr>
        <w:pStyle w:val="Odstavekseznama"/>
        <w:rPr>
          <w:rFonts w:asciiTheme="minorHAnsi" w:hAnsiTheme="minorHAnsi" w:cstheme="minorHAnsi"/>
          <w:bCs/>
          <w:noProof w:val="0"/>
          <w:sz w:val="20"/>
          <w:szCs w:val="20"/>
        </w:rPr>
      </w:pPr>
    </w:p>
    <w:p w14:paraId="423B451A" w14:textId="2F1AD563" w:rsidR="002B2254" w:rsidRPr="003B2C94" w:rsidRDefault="002B2254"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V kolikor se </w:t>
      </w:r>
      <w:r w:rsidR="001F3D1B" w:rsidRPr="003B2C94">
        <w:rPr>
          <w:rFonts w:asciiTheme="minorHAnsi" w:hAnsiTheme="minorHAnsi" w:cstheme="minorHAnsi"/>
          <w:bCs/>
          <w:sz w:val="20"/>
          <w:szCs w:val="20"/>
        </w:rPr>
        <w:t>po zagonu posameznega uporabniškega modula v produkcijo</w:t>
      </w:r>
      <w:r w:rsidRPr="003B2C94">
        <w:rPr>
          <w:rFonts w:asciiTheme="minorHAnsi" w:hAnsiTheme="minorHAnsi" w:cstheme="minorHAnsi"/>
          <w:bCs/>
          <w:noProof w:val="0"/>
          <w:sz w:val="20"/>
          <w:szCs w:val="20"/>
        </w:rPr>
        <w:t xml:space="preserve"> izkaže, da ima informacijski sistem pomanjkljivosti oz. ne deluje v skladu z zahtevami tehničnih specifikacij javnega naročila, je izvajalec takšne pomanjkljivosti, na naročnikov pisni poziv, dolžan odpraviti v roku, ki ga v pozivu določi naročnik. Število ur, potrebnih za odpravo takšnih pomanjkljivosti, ne šteje niti kot nadgradnja sistema niti kot vzdrževanje in pomoč. Odpravo takšnih pomanjkljivosti je izvajalec dolžan sanirati na lastne stroške.</w:t>
      </w:r>
    </w:p>
    <w:p w14:paraId="24EFCD0D" w14:textId="2CDE47F1" w:rsidR="007E7781" w:rsidRPr="003B2C94" w:rsidRDefault="007E7781" w:rsidP="003B2C94">
      <w:pPr>
        <w:ind w:firstLine="284"/>
        <w:rPr>
          <w:rFonts w:asciiTheme="minorHAnsi" w:hAnsiTheme="minorHAnsi" w:cstheme="minorHAnsi"/>
          <w:noProof w:val="0"/>
          <w:sz w:val="20"/>
          <w:szCs w:val="20"/>
        </w:rPr>
      </w:pPr>
    </w:p>
    <w:p w14:paraId="06ED44C8" w14:textId="272C9713" w:rsidR="007E7781"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programska oprema ne deluje brezhibno ima naročnik v garancijskem roku pravico od izvajalca zahtevati, da napake brezplačno odpravi, ne glede na to, kdaj se je pokazala napaka. Prav tako bo naročnik v takšnem primeru upravičen zahtevati povračilo škode za čas, ko informacijskega sistema ni mogel uporabljati, temu primerno pa se podaljša tudi garancijski rok.</w:t>
      </w:r>
    </w:p>
    <w:p w14:paraId="74AC832C" w14:textId="73B96807" w:rsidR="007901EF" w:rsidRPr="007901EF" w:rsidRDefault="007901EF" w:rsidP="007901EF">
      <w:pPr>
        <w:rPr>
          <w:rFonts w:asciiTheme="minorHAnsi" w:hAnsiTheme="minorHAnsi" w:cstheme="minorHAnsi"/>
          <w:noProof w:val="0"/>
          <w:sz w:val="20"/>
          <w:szCs w:val="20"/>
        </w:rPr>
      </w:pPr>
    </w:p>
    <w:p w14:paraId="1C936090" w14:textId="69497537"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mora za odpravo napake iz naslova garancije, v času garancijskega roka, nemoteno zagotavljati storitev na lastne stroške, vključno z morebitnimi prevoznim</w:t>
      </w:r>
      <w:r w:rsidR="00114094" w:rsidRPr="003B2C94">
        <w:rPr>
          <w:rFonts w:asciiTheme="minorHAnsi" w:hAnsiTheme="minorHAnsi" w:cstheme="minorHAnsi"/>
          <w:noProof w:val="0"/>
          <w:sz w:val="20"/>
          <w:szCs w:val="20"/>
        </w:rPr>
        <w:t>i stroški na lokacijo naročnika.</w:t>
      </w:r>
    </w:p>
    <w:p w14:paraId="4222B6A4" w14:textId="6EBD3327" w:rsidR="00114094" w:rsidRPr="003B2C94" w:rsidRDefault="00114094" w:rsidP="003B2C94">
      <w:pPr>
        <w:ind w:firstLine="284"/>
        <w:rPr>
          <w:rFonts w:asciiTheme="minorHAnsi" w:hAnsiTheme="minorHAnsi" w:cstheme="minorHAnsi"/>
          <w:noProof w:val="0"/>
          <w:sz w:val="20"/>
          <w:szCs w:val="20"/>
        </w:rPr>
      </w:pPr>
    </w:p>
    <w:p w14:paraId="6DFD0A02" w14:textId="2F516791"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kolikor se izkaže, da je napaka na sistemu, za katero </w:t>
      </w:r>
      <w:r w:rsidR="0012763D">
        <w:rPr>
          <w:rFonts w:asciiTheme="minorHAnsi" w:hAnsiTheme="minorHAnsi" w:cstheme="minorHAnsi"/>
          <w:noProof w:val="0"/>
          <w:sz w:val="20"/>
          <w:szCs w:val="20"/>
        </w:rPr>
        <w:t>naročnik</w:t>
      </w:r>
      <w:r w:rsidRPr="003B2C94">
        <w:rPr>
          <w:rFonts w:asciiTheme="minorHAnsi" w:hAnsiTheme="minorHAnsi" w:cstheme="minorHAnsi"/>
          <w:noProof w:val="0"/>
          <w:sz w:val="20"/>
          <w:szCs w:val="20"/>
        </w:rPr>
        <w:t xml:space="preserve"> zahteva uveljavljanje garancije, posledica uporabniške napake</w:t>
      </w:r>
      <w:r w:rsidR="000D723D"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ima izvajalec pravico dokazati uporabniško napako in tako zahtevati plačilo stroškov odprave le-te.</w:t>
      </w:r>
    </w:p>
    <w:p w14:paraId="63BA2606" w14:textId="77777777" w:rsidR="007E7781" w:rsidRPr="003B2C94" w:rsidRDefault="007E7781" w:rsidP="003B2C94">
      <w:pPr>
        <w:pStyle w:val="Odstavekseznama"/>
        <w:ind w:firstLine="284"/>
        <w:rPr>
          <w:rFonts w:asciiTheme="minorHAnsi" w:hAnsiTheme="minorHAnsi" w:cstheme="minorHAnsi"/>
          <w:noProof w:val="0"/>
          <w:sz w:val="20"/>
          <w:szCs w:val="20"/>
        </w:rPr>
      </w:pPr>
    </w:p>
    <w:p w14:paraId="2A608B3F" w14:textId="78CFFEF9" w:rsidR="00623E13" w:rsidRPr="003B2C94" w:rsidRDefault="00576006"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izvajalec  predmeta pogodbe v primernem roku ne popravi, lahko naročnik odstopi od pogodbe ali zniža pogodbeno ceno in zahteva odškodnino.</w:t>
      </w:r>
    </w:p>
    <w:p w14:paraId="38887BC6" w14:textId="778B95F3" w:rsidR="007901EF" w:rsidRDefault="007901EF" w:rsidP="003B2C94">
      <w:pPr>
        <w:rPr>
          <w:rFonts w:asciiTheme="minorHAnsi" w:hAnsiTheme="minorHAnsi" w:cstheme="minorHAnsi"/>
          <w:noProof w:val="0"/>
          <w:sz w:val="20"/>
          <w:szCs w:val="20"/>
        </w:rPr>
      </w:pPr>
    </w:p>
    <w:p w14:paraId="46741D4D" w14:textId="77777777" w:rsidR="007901EF" w:rsidRPr="003B2C94" w:rsidRDefault="007901EF" w:rsidP="003B2C94">
      <w:pPr>
        <w:rPr>
          <w:rFonts w:asciiTheme="minorHAnsi" w:hAnsiTheme="minorHAnsi" w:cstheme="minorHAnsi"/>
          <w:noProof w:val="0"/>
          <w:sz w:val="20"/>
          <w:szCs w:val="20"/>
        </w:rPr>
      </w:pPr>
    </w:p>
    <w:p w14:paraId="391C6035" w14:textId="61483686" w:rsidR="00FF524A" w:rsidRPr="003B2C94" w:rsidRDefault="00FF524A" w:rsidP="003B2C94">
      <w:pPr>
        <w:widowControl w:val="0"/>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VIŠJA SILA</w:t>
      </w:r>
    </w:p>
    <w:p w14:paraId="10A39A50" w14:textId="77777777" w:rsidR="00FF524A" w:rsidRPr="003B2C94" w:rsidRDefault="00FF524A" w:rsidP="003B2C94">
      <w:pPr>
        <w:rPr>
          <w:rFonts w:asciiTheme="minorHAnsi" w:hAnsiTheme="minorHAnsi" w:cstheme="minorHAnsi"/>
          <w:b/>
          <w:noProof w:val="0"/>
          <w:sz w:val="20"/>
          <w:szCs w:val="20"/>
        </w:rPr>
      </w:pPr>
    </w:p>
    <w:p w14:paraId="6F63A65B" w14:textId="4AA83C1F"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CF1F335" w14:textId="77777777" w:rsidR="00FF524A" w:rsidRPr="003B2C94" w:rsidRDefault="00FF524A" w:rsidP="003B2C94">
      <w:pPr>
        <w:rPr>
          <w:rFonts w:asciiTheme="minorHAnsi" w:hAnsiTheme="minorHAnsi" w:cstheme="minorHAnsi"/>
          <w:noProof w:val="0"/>
          <w:sz w:val="20"/>
          <w:szCs w:val="20"/>
        </w:rPr>
      </w:pPr>
    </w:p>
    <w:p w14:paraId="490C25B9" w14:textId="77777777"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DA2D912" w14:textId="1026186F"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Pogodbena stranka, na katere strani je višja sila nastala, je dolžna sopogodbenika pisno obvestiti o nastopu</w:t>
      </w:r>
      <w:r w:rsidR="008F5FC5" w:rsidRPr="003B2C94">
        <w:rPr>
          <w:rFonts w:asciiTheme="minorHAnsi" w:hAnsiTheme="minorHAnsi" w:cstheme="minorHAnsi"/>
          <w:noProof w:val="0"/>
          <w:sz w:val="20"/>
          <w:szCs w:val="20"/>
        </w:rPr>
        <w:t xml:space="preserve"> višje sile takoj, najkasneje pa naslednji delovni dan, šteto od njenega nastanka, prav tako je dolžna sopogodbenika obvestiti</w:t>
      </w:r>
      <w:r w:rsidRPr="003B2C94">
        <w:rPr>
          <w:rFonts w:asciiTheme="minorHAnsi" w:hAnsiTheme="minorHAnsi" w:cstheme="minorHAnsi"/>
          <w:noProof w:val="0"/>
          <w:sz w:val="20"/>
          <w:szCs w:val="20"/>
        </w:rPr>
        <w:t xml:space="preserve"> tudi o prenehanju višje sile</w:t>
      </w:r>
      <w:r w:rsidR="008F5FC5" w:rsidRPr="003B2C94">
        <w:rPr>
          <w:rFonts w:asciiTheme="minorHAnsi" w:hAnsiTheme="minorHAnsi" w:cstheme="minorHAnsi"/>
          <w:noProof w:val="0"/>
          <w:sz w:val="20"/>
          <w:szCs w:val="20"/>
        </w:rPr>
        <w:t>. P</w:t>
      </w:r>
      <w:r w:rsidRPr="003B2C94">
        <w:rPr>
          <w:rFonts w:asciiTheme="minorHAnsi" w:hAnsiTheme="minorHAnsi" w:cstheme="minorHAnsi"/>
          <w:noProof w:val="0"/>
          <w:sz w:val="20"/>
          <w:szCs w:val="20"/>
        </w:rPr>
        <w:t xml:space="preserve">oleg tega </w:t>
      </w:r>
      <w:r w:rsidR="008F5FC5" w:rsidRPr="003B2C94">
        <w:rPr>
          <w:rFonts w:asciiTheme="minorHAnsi" w:hAnsiTheme="minorHAnsi" w:cstheme="minorHAnsi"/>
          <w:noProof w:val="0"/>
          <w:sz w:val="20"/>
          <w:szCs w:val="20"/>
        </w:rPr>
        <w:t>je dolžna</w:t>
      </w:r>
      <w:r w:rsidRPr="003B2C94">
        <w:rPr>
          <w:rFonts w:asciiTheme="minorHAnsi" w:hAnsiTheme="minorHAnsi" w:cstheme="minorHAnsi"/>
          <w:noProof w:val="0"/>
          <w:sz w:val="20"/>
          <w:szCs w:val="20"/>
        </w:rPr>
        <w:t xml:space="preserve"> sopogodbeniku predložiti verodostojne dokaze o obstoju in trajanju višje sile najkasneje v </w:t>
      </w:r>
      <w:r w:rsidR="008F5FC5" w:rsidRPr="003B2C94">
        <w:rPr>
          <w:rFonts w:asciiTheme="minorHAnsi" w:hAnsiTheme="minorHAnsi" w:cstheme="minorHAnsi"/>
          <w:noProof w:val="0"/>
          <w:sz w:val="20"/>
          <w:szCs w:val="20"/>
        </w:rPr>
        <w:t xml:space="preserve">roku </w:t>
      </w:r>
      <w:r w:rsidRPr="003B2C94">
        <w:rPr>
          <w:rFonts w:asciiTheme="minorHAnsi" w:hAnsiTheme="minorHAnsi" w:cstheme="minorHAnsi"/>
          <w:noProof w:val="0"/>
          <w:sz w:val="20"/>
          <w:szCs w:val="20"/>
        </w:rPr>
        <w:t xml:space="preserve">dveh </w:t>
      </w:r>
      <w:r w:rsidR="008F5FC5" w:rsidRPr="003B2C94">
        <w:rPr>
          <w:rFonts w:asciiTheme="minorHAnsi" w:hAnsiTheme="minorHAnsi" w:cstheme="minorHAnsi"/>
          <w:noProof w:val="0"/>
          <w:sz w:val="20"/>
          <w:szCs w:val="20"/>
        </w:rPr>
        <w:t xml:space="preserve">delovnih </w:t>
      </w:r>
      <w:r w:rsidRPr="003B2C94">
        <w:rPr>
          <w:rFonts w:asciiTheme="minorHAnsi" w:hAnsiTheme="minorHAnsi" w:cstheme="minorHAnsi"/>
          <w:noProof w:val="0"/>
          <w:sz w:val="20"/>
          <w:szCs w:val="20"/>
        </w:rPr>
        <w:t>dn</w:t>
      </w:r>
      <w:r w:rsidR="008F5FC5"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r w:rsidR="008F5FC5" w:rsidRPr="003B2C94">
        <w:rPr>
          <w:rFonts w:asciiTheme="minorHAnsi" w:hAnsiTheme="minorHAnsi" w:cstheme="minorHAnsi"/>
          <w:noProof w:val="0"/>
          <w:sz w:val="20"/>
          <w:szCs w:val="20"/>
        </w:rPr>
        <w:t xml:space="preserve">njenem </w:t>
      </w:r>
      <w:r w:rsidRPr="003B2C94">
        <w:rPr>
          <w:rFonts w:asciiTheme="minorHAnsi" w:hAnsiTheme="minorHAnsi" w:cstheme="minorHAnsi"/>
          <w:noProof w:val="0"/>
          <w:sz w:val="20"/>
          <w:szCs w:val="20"/>
        </w:rPr>
        <w:t>nastopu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prenehanju.</w:t>
      </w:r>
    </w:p>
    <w:p w14:paraId="1B6E6B45"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5AA2D6A7" w14:textId="78BBF4F6" w:rsidR="00E74B40"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Nobena od pogodbenih strank ni odgovorna za neizpolnitev katerekoli izmed svojih obveznosti iz razlogov, ki so izven njenega nadzora</w:t>
      </w:r>
      <w:r w:rsidR="008F5FC5" w:rsidRPr="003B2C94">
        <w:rPr>
          <w:rFonts w:asciiTheme="minorHAnsi" w:hAnsiTheme="minorHAnsi" w:cstheme="minorHAnsi"/>
          <w:noProof w:val="0"/>
          <w:sz w:val="20"/>
          <w:szCs w:val="20"/>
        </w:rPr>
        <w:t xml:space="preserve"> in vpliva</w:t>
      </w:r>
      <w:r w:rsidRPr="003B2C94">
        <w:rPr>
          <w:rFonts w:asciiTheme="minorHAnsi" w:hAnsiTheme="minorHAnsi" w:cstheme="minorHAnsi"/>
          <w:noProof w:val="0"/>
          <w:sz w:val="20"/>
          <w:szCs w:val="20"/>
        </w:rPr>
        <w:t>.</w:t>
      </w:r>
    </w:p>
    <w:p w14:paraId="723CE062" w14:textId="77777777" w:rsidR="00486EF7" w:rsidRPr="003B2C94" w:rsidRDefault="00486EF7" w:rsidP="003B2C94">
      <w:pPr>
        <w:pStyle w:val="Odstavekseznama"/>
        <w:rPr>
          <w:rFonts w:asciiTheme="minorHAnsi" w:hAnsiTheme="minorHAnsi" w:cstheme="minorHAnsi"/>
          <w:noProof w:val="0"/>
          <w:sz w:val="20"/>
          <w:szCs w:val="20"/>
        </w:rPr>
      </w:pPr>
    </w:p>
    <w:p w14:paraId="30B6E509" w14:textId="5F41FAFF" w:rsidR="00862532" w:rsidRPr="003B2C94" w:rsidRDefault="00862532" w:rsidP="003B2C94">
      <w:pPr>
        <w:rPr>
          <w:rFonts w:asciiTheme="minorHAnsi" w:hAnsiTheme="minorHAnsi" w:cstheme="minorHAnsi"/>
          <w:noProof w:val="0"/>
          <w:sz w:val="20"/>
          <w:szCs w:val="20"/>
        </w:rPr>
      </w:pPr>
    </w:p>
    <w:p w14:paraId="5180F28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POSLOVNA SKRIVNOST</w:t>
      </w:r>
    </w:p>
    <w:p w14:paraId="5AE5829B" w14:textId="77777777" w:rsidR="00FF524A" w:rsidRPr="003B2C94" w:rsidRDefault="00FF524A" w:rsidP="003B2C94">
      <w:pPr>
        <w:rPr>
          <w:rFonts w:asciiTheme="minorHAnsi" w:hAnsiTheme="minorHAnsi" w:cstheme="minorHAnsi"/>
          <w:b/>
          <w:noProof w:val="0"/>
          <w:sz w:val="20"/>
          <w:szCs w:val="20"/>
        </w:rPr>
      </w:pPr>
    </w:p>
    <w:p w14:paraId="31D0526B"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FF6B21B" w14:textId="77777777" w:rsidR="00FF524A" w:rsidRPr="003B2C94" w:rsidRDefault="00FF524A" w:rsidP="003B2C94">
      <w:pPr>
        <w:rPr>
          <w:rFonts w:asciiTheme="minorHAnsi" w:hAnsiTheme="minorHAnsi" w:cstheme="minorHAnsi"/>
          <w:noProof w:val="0"/>
          <w:sz w:val="20"/>
          <w:szCs w:val="20"/>
        </w:rPr>
      </w:pPr>
    </w:p>
    <w:p w14:paraId="561B8A7A" w14:textId="77777777"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3B2C94" w:rsidRDefault="00FF524A" w:rsidP="003B2C94">
      <w:pPr>
        <w:pStyle w:val="Odstavekseznama"/>
        <w:ind w:left="284"/>
        <w:rPr>
          <w:rFonts w:asciiTheme="minorHAnsi" w:hAnsiTheme="minorHAnsi" w:cstheme="minorHAnsi"/>
          <w:iCs/>
          <w:noProof w:val="0"/>
          <w:sz w:val="20"/>
          <w:szCs w:val="20"/>
        </w:rPr>
      </w:pPr>
    </w:p>
    <w:p w14:paraId="7C6559C0" w14:textId="7B01F49B"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Kot poslovno skrivnost je dolžan tudi naročnik varovati poslovne podatke o izvajalcu, ki jih pridobi na podlagi izvajanja te pogodbe.</w:t>
      </w:r>
    </w:p>
    <w:p w14:paraId="1511E076" w14:textId="09F5DDE9" w:rsidR="00D358EA" w:rsidRPr="003B2C94" w:rsidRDefault="00D358EA" w:rsidP="003B2C94">
      <w:pPr>
        <w:rPr>
          <w:rFonts w:asciiTheme="minorHAnsi" w:hAnsiTheme="minorHAnsi" w:cstheme="minorHAnsi"/>
          <w:iCs/>
          <w:noProof w:val="0"/>
          <w:sz w:val="20"/>
          <w:szCs w:val="20"/>
        </w:rPr>
      </w:pPr>
    </w:p>
    <w:p w14:paraId="120652D7" w14:textId="07E6A28F"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Izvajalec se zavezuje, da brez izrecne pisne naročnikove privolitve ne bo objavljal</w:t>
      </w:r>
      <w:r w:rsidR="006C2023" w:rsidRPr="003B2C94">
        <w:rPr>
          <w:rFonts w:asciiTheme="minorHAnsi" w:hAnsiTheme="minorHAnsi" w:cstheme="minorHAnsi"/>
          <w:noProof w:val="0"/>
          <w:sz w:val="20"/>
          <w:szCs w:val="20"/>
        </w:rPr>
        <w:t>, razkrival</w:t>
      </w:r>
      <w:r w:rsidRPr="003B2C94">
        <w:rPr>
          <w:rFonts w:asciiTheme="minorHAnsi" w:hAnsiTheme="minorHAnsi" w:cstheme="minorHAnsi"/>
          <w:noProof w:val="0"/>
          <w:sz w:val="20"/>
          <w:szCs w:val="20"/>
        </w:rPr>
        <w:t xml:space="preserve"> ali se okoriščal z naročnikovimi poslovnimi skrivnostmi ali </w:t>
      </w:r>
      <w:r w:rsidR="006C2023" w:rsidRPr="003B2C94">
        <w:rPr>
          <w:rFonts w:asciiTheme="minorHAnsi" w:hAnsiTheme="minorHAnsi" w:cstheme="minorHAnsi"/>
          <w:noProof w:val="0"/>
          <w:sz w:val="20"/>
          <w:szCs w:val="20"/>
        </w:rPr>
        <w:t>njegovimi notranjimi oziroma varovanimi podatki</w:t>
      </w:r>
      <w:r w:rsidRPr="003B2C94">
        <w:rPr>
          <w:rFonts w:asciiTheme="minorHAnsi" w:hAnsiTheme="minorHAnsi" w:cstheme="minorHAnsi"/>
          <w:noProof w:val="0"/>
          <w:sz w:val="20"/>
          <w:szCs w:val="20"/>
        </w:rPr>
        <w:t xml:space="preserve">, do katerih je imel kot izvajalec dostop v času veljavnosti te pogodbe ali po tem, če so ti podatki </w:t>
      </w:r>
      <w:r w:rsidR="006C2023" w:rsidRPr="003B2C94">
        <w:rPr>
          <w:rFonts w:asciiTheme="minorHAnsi" w:hAnsiTheme="minorHAnsi" w:cstheme="minorHAnsi"/>
          <w:noProof w:val="0"/>
          <w:sz w:val="20"/>
          <w:szCs w:val="20"/>
        </w:rPr>
        <w:t xml:space="preserve">ustrezno </w:t>
      </w:r>
      <w:r w:rsidRPr="003B2C94">
        <w:rPr>
          <w:rFonts w:asciiTheme="minorHAnsi" w:hAnsiTheme="minorHAnsi" w:cstheme="minorHAnsi"/>
          <w:noProof w:val="0"/>
          <w:sz w:val="20"/>
          <w:szCs w:val="20"/>
        </w:rPr>
        <w:t>označeni</w:t>
      </w:r>
      <w:r w:rsidR="006C2023" w:rsidRPr="003B2C94">
        <w:rPr>
          <w:rFonts w:asciiTheme="minorHAnsi" w:hAnsiTheme="minorHAnsi" w:cstheme="minorHAnsi"/>
          <w:noProof w:val="0"/>
          <w:sz w:val="20"/>
          <w:szCs w:val="20"/>
        </w:rPr>
        <w:t>, in sicer</w:t>
      </w:r>
      <w:r w:rsidRPr="003B2C94">
        <w:rPr>
          <w:rFonts w:asciiTheme="minorHAnsi" w:hAnsiTheme="minorHAnsi" w:cstheme="minorHAnsi"/>
          <w:noProof w:val="0"/>
          <w:sz w:val="20"/>
          <w:szCs w:val="20"/>
        </w:rPr>
        <w:t xml:space="preserve"> z oznako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notranji</w:t>
      </w:r>
      <w:r w:rsidR="006C2023" w:rsidRPr="003B2C94">
        <w:rPr>
          <w:rFonts w:asciiTheme="minorHAnsi" w:hAnsiTheme="minorHAnsi" w:cstheme="minorHAnsi"/>
          <w:noProof w:val="0"/>
          <w:sz w:val="20"/>
          <w:szCs w:val="20"/>
        </w:rPr>
        <w:t xml:space="preserve"> podatki«</w:t>
      </w:r>
      <w:r w:rsidRPr="003B2C94">
        <w:rPr>
          <w:rFonts w:asciiTheme="minorHAnsi" w:hAnsiTheme="minorHAnsi" w:cstheme="minorHAnsi"/>
          <w:noProof w:val="0"/>
          <w:sz w:val="20"/>
          <w:szCs w:val="20"/>
        </w:rPr>
        <w:t xml:space="preserve">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varovani podatk</w:t>
      </w:r>
      <w:r w:rsidR="006C2023"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w:t>
      </w:r>
    </w:p>
    <w:p w14:paraId="62FD7FCB" w14:textId="6808ABC0" w:rsidR="00CD4ECF" w:rsidRPr="003B2C94" w:rsidRDefault="00CD4ECF" w:rsidP="003B2C94">
      <w:pPr>
        <w:pStyle w:val="Odstavekseznama"/>
        <w:rPr>
          <w:rFonts w:asciiTheme="minorHAnsi" w:hAnsiTheme="minorHAnsi" w:cstheme="minorHAnsi"/>
          <w:noProof w:val="0"/>
          <w:sz w:val="20"/>
          <w:szCs w:val="20"/>
        </w:rPr>
      </w:pPr>
    </w:p>
    <w:p w14:paraId="175ECD5A" w14:textId="77777777" w:rsidR="005349CF" w:rsidRPr="003B2C94" w:rsidRDefault="00CD4ECF"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njegovi </w:t>
      </w:r>
      <w:r w:rsidR="00164D78" w:rsidRPr="003B2C94">
        <w:rPr>
          <w:rFonts w:asciiTheme="minorHAnsi" w:eastAsiaTheme="minorHAnsi" w:hAnsiTheme="minorHAnsi" w:cstheme="minorHAnsi"/>
          <w:noProof w:val="0"/>
          <w:color w:val="000000"/>
          <w:sz w:val="20"/>
          <w:szCs w:val="20"/>
          <w:lang w:eastAsia="en-US"/>
        </w:rPr>
        <w:t xml:space="preserve">zaposleni in </w:t>
      </w:r>
      <w:r w:rsidRPr="003B2C94">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6FAA33B0" w14:textId="75B35653" w:rsidR="005349CF" w:rsidRPr="003B2C94" w:rsidRDefault="005349CF" w:rsidP="003B2C94">
      <w:pPr>
        <w:pStyle w:val="Odstavekseznama"/>
        <w:rPr>
          <w:rFonts w:asciiTheme="minorHAnsi" w:hAnsiTheme="minorHAnsi" w:cstheme="minorHAnsi"/>
          <w:noProof w:val="0"/>
          <w:sz w:val="20"/>
          <w:szCs w:val="20"/>
        </w:rPr>
      </w:pPr>
    </w:p>
    <w:p w14:paraId="767CBE89" w14:textId="75F3C7C2" w:rsidR="00CD4ECF" w:rsidRPr="007901EF" w:rsidRDefault="00A60E4C"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stranki se dogovorita, da bosta medsebojne obveznosti v zvezi z varovanjem zaupnosti dodatno uredili v Sporazumu o </w:t>
      </w:r>
      <w:proofErr w:type="spellStart"/>
      <w:r w:rsidRPr="003B2C94">
        <w:rPr>
          <w:rFonts w:asciiTheme="minorHAnsi" w:hAnsiTheme="minorHAnsi" w:cstheme="minorHAnsi"/>
          <w:noProof w:val="0"/>
          <w:sz w:val="20"/>
          <w:szCs w:val="20"/>
        </w:rPr>
        <w:t>nerazkritju</w:t>
      </w:r>
      <w:proofErr w:type="spellEnd"/>
      <w:r w:rsidRPr="003B2C94">
        <w:rPr>
          <w:rFonts w:asciiTheme="minorHAnsi" w:hAnsiTheme="minorHAnsi" w:cstheme="minorHAnsi"/>
          <w:noProof w:val="0"/>
          <w:sz w:val="20"/>
          <w:szCs w:val="20"/>
        </w:rPr>
        <w:t xml:space="preserve"> informacij.</w:t>
      </w:r>
    </w:p>
    <w:p w14:paraId="2443676C" w14:textId="2ED9EFB3" w:rsidR="007901EF" w:rsidRPr="007901EF" w:rsidRDefault="007901EF" w:rsidP="007901EF">
      <w:pPr>
        <w:rPr>
          <w:rFonts w:asciiTheme="minorHAnsi" w:hAnsiTheme="minorHAnsi" w:cstheme="minorHAnsi"/>
          <w:iCs/>
          <w:noProof w:val="0"/>
          <w:sz w:val="20"/>
          <w:szCs w:val="20"/>
        </w:rPr>
      </w:pPr>
    </w:p>
    <w:p w14:paraId="0F5DA2FF" w14:textId="4626743F" w:rsidR="00576006"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lastRenderedPageBreak/>
        <w:t xml:space="preserve">Izvajalec se zavezuje, da bo s podatki skrbno ravnal in jih skrbno hranil ter jih ne bo razkril nepooblaščenim osebam. Svoje zaposlene in podizvajalce bo izvajalec </w:t>
      </w:r>
      <w:r w:rsidRPr="003B2C94">
        <w:rPr>
          <w:rFonts w:asciiTheme="minorHAnsi" w:eastAsiaTheme="minorHAnsi" w:hAnsiTheme="minorHAnsi" w:cstheme="minorHAnsi"/>
          <w:noProof w:val="0"/>
          <w:sz w:val="20"/>
          <w:szCs w:val="20"/>
          <w:lang w:eastAsia="en-US"/>
        </w:rPr>
        <w:t>seznanil z vsebino čl</w:t>
      </w:r>
      <w:r w:rsidR="006C5DCB" w:rsidRPr="003B2C94">
        <w:rPr>
          <w:rFonts w:asciiTheme="minorHAnsi" w:eastAsiaTheme="minorHAnsi" w:hAnsiTheme="minorHAnsi" w:cstheme="minorHAnsi"/>
          <w:noProof w:val="0"/>
          <w:sz w:val="20"/>
          <w:szCs w:val="20"/>
          <w:lang w:eastAsia="en-US"/>
        </w:rPr>
        <w:t>enov od 2</w:t>
      </w:r>
      <w:r w:rsidR="007901EF">
        <w:rPr>
          <w:rFonts w:asciiTheme="minorHAnsi" w:eastAsiaTheme="minorHAnsi" w:hAnsiTheme="minorHAnsi" w:cstheme="minorHAnsi"/>
          <w:noProof w:val="0"/>
          <w:sz w:val="20"/>
          <w:szCs w:val="20"/>
          <w:lang w:eastAsia="en-US"/>
        </w:rPr>
        <w:t>6</w:t>
      </w:r>
      <w:r w:rsidR="003B2C94">
        <w:rPr>
          <w:rFonts w:asciiTheme="minorHAnsi" w:eastAsiaTheme="minorHAnsi" w:hAnsiTheme="minorHAnsi" w:cstheme="minorHAnsi"/>
          <w:noProof w:val="0"/>
          <w:sz w:val="20"/>
          <w:szCs w:val="20"/>
          <w:lang w:eastAsia="en-US"/>
        </w:rPr>
        <w:t>. do 3</w:t>
      </w:r>
      <w:r w:rsidR="00DA4EC6">
        <w:rPr>
          <w:rFonts w:asciiTheme="minorHAnsi" w:eastAsiaTheme="minorHAnsi" w:hAnsiTheme="minorHAnsi" w:cstheme="minorHAnsi"/>
          <w:noProof w:val="0"/>
          <w:sz w:val="20"/>
          <w:szCs w:val="20"/>
          <w:lang w:eastAsia="en-US"/>
        </w:rPr>
        <w:t>0</w:t>
      </w:r>
      <w:r w:rsidR="006C5DCB" w:rsidRPr="003B2C94">
        <w:rPr>
          <w:rFonts w:asciiTheme="minorHAnsi" w:eastAsiaTheme="minorHAnsi" w:hAnsiTheme="minorHAnsi" w:cstheme="minorHAnsi"/>
          <w:noProof w:val="0"/>
          <w:sz w:val="20"/>
          <w:szCs w:val="20"/>
          <w:lang w:eastAsia="en-US"/>
        </w:rPr>
        <w:t xml:space="preserve">. te pogodbe, </w:t>
      </w:r>
      <w:r w:rsidRPr="003B2C94">
        <w:rPr>
          <w:rFonts w:asciiTheme="minorHAnsi" w:eastAsiaTheme="minorHAnsi" w:hAnsiTheme="minorHAnsi" w:cstheme="minorHAnsi"/>
          <w:noProof w:val="0"/>
          <w:sz w:val="20"/>
          <w:szCs w:val="20"/>
          <w:lang w:eastAsia="en-US"/>
        </w:rPr>
        <w:t xml:space="preserve">z vsebino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 ki je del dokumentacije z zvezi z oddajo javnega naročila ter</w:t>
      </w:r>
      <w:r w:rsidR="00951EB3" w:rsidRPr="003B2C94">
        <w:rPr>
          <w:rFonts w:asciiTheme="minorHAnsi" w:eastAsiaTheme="minorHAnsi" w:hAnsiTheme="minorHAnsi" w:cstheme="minorHAnsi"/>
          <w:noProof w:val="0"/>
          <w:sz w:val="20"/>
          <w:szCs w:val="20"/>
          <w:lang w:eastAsia="en-US"/>
        </w:rPr>
        <w:t xml:space="preserve"> </w:t>
      </w:r>
      <w:r w:rsidR="005349CF" w:rsidRPr="003B2C94">
        <w:rPr>
          <w:rFonts w:asciiTheme="minorHAnsi" w:hAnsiTheme="minorHAnsi" w:cstheme="minorHAnsi"/>
          <w:noProof w:val="0"/>
          <w:sz w:val="20"/>
          <w:szCs w:val="20"/>
        </w:rPr>
        <w:t xml:space="preserve">vsakokrat veljavnima internima aktoma naročnika, </w:t>
      </w:r>
      <w:r w:rsidRPr="003B2C94">
        <w:rPr>
          <w:rFonts w:asciiTheme="minorHAnsi" w:eastAsiaTheme="minorHAnsi" w:hAnsiTheme="minorHAnsi" w:cstheme="minorHAnsi"/>
          <w:noProof w:val="0"/>
          <w:sz w:val="20"/>
          <w:szCs w:val="20"/>
          <w:lang w:eastAsia="en-US"/>
        </w:rPr>
        <w:t xml:space="preserve">ki </w:t>
      </w:r>
      <w:r w:rsidR="0012763D">
        <w:rPr>
          <w:rFonts w:asciiTheme="minorHAnsi" w:eastAsiaTheme="minorHAnsi" w:hAnsiTheme="minorHAnsi" w:cstheme="minorHAnsi"/>
          <w:noProof w:val="0"/>
          <w:sz w:val="20"/>
          <w:szCs w:val="20"/>
          <w:lang w:eastAsia="en-US"/>
        </w:rPr>
        <w:t>pri naročniku</w:t>
      </w:r>
      <w:r w:rsidRPr="003B2C94">
        <w:rPr>
          <w:rFonts w:asciiTheme="minorHAnsi" w:eastAsiaTheme="minorHAnsi" w:hAnsiTheme="minorHAnsi" w:cstheme="minorHAnsi"/>
          <w:noProof w:val="0"/>
          <w:sz w:val="20"/>
          <w:szCs w:val="20"/>
          <w:lang w:eastAsia="en-US"/>
        </w:rPr>
        <w:t xml:space="preserve"> urejata informacijsko varnost in varovanje podatkov ter jim dal v ta namen v podpis ustrezno izjavo o seznanitvi zaposlenega ali izjavo o seznanitvi podizvajalca (kot priloga ponudbi </w:t>
      </w:r>
      <w:r w:rsidR="007869F4" w:rsidRPr="003B2C94">
        <w:rPr>
          <w:rFonts w:asciiTheme="minorHAnsi" w:eastAsiaTheme="minorHAnsi" w:hAnsiTheme="minorHAnsi" w:cstheme="minorHAnsi"/>
          <w:noProof w:val="0"/>
          <w:sz w:val="20"/>
          <w:szCs w:val="20"/>
          <w:lang w:eastAsia="en-US"/>
        </w:rPr>
        <w:t>– OBR9A/OBR-9B)</w:t>
      </w:r>
      <w:r w:rsidRPr="003B2C94">
        <w:rPr>
          <w:rFonts w:asciiTheme="minorHAnsi" w:eastAsiaTheme="minorHAnsi" w:hAnsiTheme="minorHAnsi" w:cstheme="minorHAnsi"/>
          <w:noProof w:val="0"/>
          <w:sz w:val="20"/>
          <w:szCs w:val="20"/>
          <w:lang w:eastAsia="en-US"/>
        </w:rPr>
        <w:t xml:space="preserve">. </w:t>
      </w:r>
      <w:r w:rsidRPr="003B2C94">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3B2C94">
        <w:rPr>
          <w:rFonts w:asciiTheme="minorHAnsi" w:eastAsiaTheme="minorHAnsi" w:hAnsiTheme="minorHAnsi" w:cstheme="minorHAnsi"/>
          <w:noProof w:val="0"/>
          <w:color w:val="000000"/>
          <w:sz w:val="20"/>
          <w:szCs w:val="20"/>
          <w:lang w:eastAsia="en-US"/>
        </w:rPr>
        <w:t>– OBR-6)</w:t>
      </w:r>
      <w:r w:rsidRPr="003B2C94">
        <w:rPr>
          <w:rFonts w:asciiTheme="minorHAnsi" w:eastAsiaTheme="minorHAnsi" w:hAnsiTheme="minorHAnsi" w:cstheme="minorHAnsi"/>
          <w:noProof w:val="0"/>
          <w:color w:val="000000"/>
          <w:sz w:val="20"/>
          <w:szCs w:val="20"/>
          <w:lang w:eastAsia="en-US"/>
        </w:rPr>
        <w:t>.</w:t>
      </w:r>
    </w:p>
    <w:p w14:paraId="1642CCA8" w14:textId="77777777" w:rsidR="00576006" w:rsidRPr="003B2C94" w:rsidRDefault="00576006" w:rsidP="003B2C94">
      <w:pPr>
        <w:pStyle w:val="Odstavekseznama"/>
        <w:rPr>
          <w:rFonts w:asciiTheme="minorHAnsi" w:hAnsiTheme="minorHAnsi" w:cstheme="minorHAnsi"/>
          <w:iCs/>
          <w:noProof w:val="0"/>
          <w:sz w:val="20"/>
          <w:szCs w:val="20"/>
        </w:rPr>
      </w:pPr>
    </w:p>
    <w:p w14:paraId="7A41FF14" w14:textId="6F261C42" w:rsidR="009453C5"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Obveznosti iz tega člena veljajo za vse podatke, ki jih </w:t>
      </w:r>
      <w:r w:rsidRPr="003B2C94">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r w:rsidR="009453C5" w:rsidRPr="003B2C94">
        <w:rPr>
          <w:rFonts w:asciiTheme="minorHAnsi" w:eastAsiaTheme="minorHAnsi" w:hAnsiTheme="minorHAnsi" w:cstheme="minorHAnsi"/>
          <w:noProof w:val="0"/>
          <w:sz w:val="20"/>
          <w:szCs w:val="20"/>
          <w:lang w:eastAsia="en-US"/>
        </w:rPr>
        <w:t xml:space="preserve"> </w:t>
      </w:r>
    </w:p>
    <w:p w14:paraId="1908182F" w14:textId="5392A275" w:rsidR="00576006" w:rsidRPr="003B2C94" w:rsidRDefault="00576006" w:rsidP="003B2C94">
      <w:pPr>
        <w:pStyle w:val="Odstavekseznama"/>
        <w:numPr>
          <w:ilvl w:val="0"/>
          <w:numId w:val="38"/>
        </w:numPr>
        <w:rPr>
          <w:rFonts w:asciiTheme="minorHAnsi" w:hAnsiTheme="minorHAnsi" w:cstheme="minorHAnsi"/>
          <w:iCs/>
          <w:noProof w:val="0"/>
          <w:sz w:val="20"/>
          <w:szCs w:val="20"/>
        </w:rPr>
      </w:pPr>
      <w:r w:rsidRPr="003B2C94">
        <w:rPr>
          <w:rFonts w:asciiTheme="minorHAnsi" w:eastAsiaTheme="minorHAnsi" w:hAnsiTheme="minorHAnsi" w:cstheme="minorHAnsi"/>
          <w:noProof w:val="0"/>
          <w:sz w:val="20"/>
          <w:szCs w:val="20"/>
          <w:lang w:eastAsia="en-US"/>
        </w:rPr>
        <w:t>če gre za podatke, ki so, ali bodo v prihodnje postali javno dostopni po volji naročnika (razen če postanejo javno dostopni kot posledica kršitve tega sporazuma),</w:t>
      </w:r>
    </w:p>
    <w:p w14:paraId="66946F48" w14:textId="12903F6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za katere je izvajalec ali njegov zaposleni pridobil od naročnika pisno soglasje za njihovo razkritje ali spremembo statusa zaupnosti,</w:t>
      </w:r>
    </w:p>
    <w:p w14:paraId="677DFD70" w14:textId="4F22F016"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 xml:space="preserve">če gre za podatke, ki so postali dostopni pred sklenitvijo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w:t>
      </w:r>
    </w:p>
    <w:p w14:paraId="67709B2F" w14:textId="0A6149E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 xml:space="preserve">če gre za podatke, ki jih je izvajalec pridobil neodvisno od naročnika in ne izhajajo iz kateregakoli podatka, zaupanega po sklenitvi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w:t>
      </w:r>
    </w:p>
    <w:p w14:paraId="65FE50AF" w14:textId="515D929D"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kadar to zahteva zakon ali za to pristojen organ,</w:t>
      </w:r>
    </w:p>
    <w:p w14:paraId="686A3804" w14:textId="0DCE6D80"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3B2C94" w:rsidRDefault="007178B4" w:rsidP="003B2C94">
      <w:pPr>
        <w:rPr>
          <w:rFonts w:asciiTheme="minorHAnsi" w:hAnsiTheme="minorHAnsi" w:cstheme="minorHAnsi"/>
          <w:iCs/>
          <w:noProof w:val="0"/>
          <w:sz w:val="20"/>
          <w:szCs w:val="20"/>
        </w:rPr>
      </w:pPr>
    </w:p>
    <w:p w14:paraId="1BB69E11" w14:textId="3DFAE0CE" w:rsidR="007178B4" w:rsidRPr="003B2C94" w:rsidRDefault="007178B4"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5C8F0AE3" w14:textId="77777777" w:rsidR="00CB2CE4" w:rsidRPr="003B2C94" w:rsidRDefault="00CB2CE4" w:rsidP="003B2C94">
      <w:pPr>
        <w:pStyle w:val="Odstavekseznama"/>
        <w:ind w:left="284"/>
        <w:rPr>
          <w:rFonts w:asciiTheme="minorHAnsi" w:hAnsiTheme="minorHAnsi" w:cstheme="minorHAnsi"/>
          <w:iCs/>
          <w:noProof w:val="0"/>
          <w:sz w:val="20"/>
          <w:szCs w:val="20"/>
        </w:rPr>
      </w:pPr>
    </w:p>
    <w:p w14:paraId="7AA5373A" w14:textId="77777777" w:rsidR="005349CF" w:rsidRPr="003B2C94" w:rsidRDefault="007178B4" w:rsidP="003B2C94">
      <w:pPr>
        <w:pStyle w:val="Odstavekseznama"/>
        <w:numPr>
          <w:ilvl w:val="0"/>
          <w:numId w:val="16"/>
        </w:numPr>
        <w:ind w:left="426" w:hanging="426"/>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77D315F4" w14:textId="77777777" w:rsidR="005349CF" w:rsidRPr="003B2C94" w:rsidRDefault="005349CF" w:rsidP="003B2C94">
      <w:pPr>
        <w:pStyle w:val="Odstavekseznama"/>
        <w:rPr>
          <w:rFonts w:asciiTheme="minorHAnsi" w:hAnsiTheme="minorHAnsi" w:cstheme="minorHAnsi"/>
          <w:noProof w:val="0"/>
          <w:sz w:val="20"/>
          <w:szCs w:val="20"/>
        </w:rPr>
      </w:pPr>
    </w:p>
    <w:p w14:paraId="6016F16D" w14:textId="3A376833" w:rsidR="005349CF" w:rsidRPr="003B2C94" w:rsidRDefault="005349CF" w:rsidP="003B2C94">
      <w:pPr>
        <w:pStyle w:val="Odstavekseznama"/>
        <w:numPr>
          <w:ilvl w:val="0"/>
          <w:numId w:val="16"/>
        </w:numPr>
        <w:tabs>
          <w:tab w:val="left" w:pos="426"/>
        </w:tabs>
        <w:ind w:left="426" w:hanging="426"/>
        <w:rPr>
          <w:rFonts w:asciiTheme="minorHAnsi" w:hAnsiTheme="minorHAnsi" w:cstheme="minorHAnsi"/>
          <w:iCs/>
          <w:noProof w:val="0"/>
          <w:sz w:val="20"/>
          <w:szCs w:val="20"/>
        </w:rPr>
      </w:pPr>
      <w:r w:rsidRPr="003B2C94">
        <w:rPr>
          <w:rFonts w:asciiTheme="minorHAnsi" w:hAnsiTheme="minorHAnsi" w:cstheme="minorHAnsi"/>
          <w:noProof w:val="0"/>
          <w:sz w:val="20"/>
          <w:szCs w:val="20"/>
        </w:rPr>
        <w:t>Naročnik lahko od izvajalca zahteva polno odškodnino za vso škodo, ki jo utrpi in ki izvira iz objave, razkritja ali okoriščanja z naročnikovimi poslovnimi skrivnostmi ali njegovimi notranjimi oziroma varovanimi podatki.</w:t>
      </w:r>
    </w:p>
    <w:p w14:paraId="6E50107B" w14:textId="0DD319F1" w:rsidR="00D93B97" w:rsidRPr="003B2C94" w:rsidRDefault="00D93B97" w:rsidP="003B2C94">
      <w:pPr>
        <w:pStyle w:val="Odstavekseznama"/>
        <w:rPr>
          <w:rFonts w:asciiTheme="minorHAnsi" w:hAnsiTheme="minorHAnsi" w:cstheme="minorHAnsi"/>
          <w:iCs/>
          <w:noProof w:val="0"/>
          <w:sz w:val="20"/>
          <w:szCs w:val="20"/>
        </w:rPr>
      </w:pPr>
    </w:p>
    <w:p w14:paraId="525A30D3" w14:textId="6280900A" w:rsidR="00D93B97" w:rsidRPr="003B2C94" w:rsidRDefault="00D93B97" w:rsidP="003B2C94">
      <w:pPr>
        <w:pStyle w:val="Odstavekseznama"/>
        <w:numPr>
          <w:ilvl w:val="0"/>
          <w:numId w:val="16"/>
        </w:numPr>
        <w:ind w:left="454" w:hanging="45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7F9233E8" w14:textId="77777777" w:rsidR="001F3D1B" w:rsidRPr="003B2C94" w:rsidRDefault="001F3D1B" w:rsidP="003B2C94">
      <w:pPr>
        <w:pStyle w:val="Odstavekseznama"/>
        <w:rPr>
          <w:rFonts w:asciiTheme="minorHAnsi" w:hAnsiTheme="minorHAnsi" w:cstheme="minorHAnsi"/>
          <w:iCs/>
          <w:noProof w:val="0"/>
          <w:sz w:val="20"/>
          <w:szCs w:val="20"/>
        </w:rPr>
      </w:pPr>
    </w:p>
    <w:p w14:paraId="7922B741" w14:textId="286E88EB" w:rsidR="001F3D1B" w:rsidRPr="003B2C94" w:rsidRDefault="001F3D1B" w:rsidP="003B2C94">
      <w:pPr>
        <w:pStyle w:val="Odstavekseznama"/>
        <w:numPr>
          <w:ilvl w:val="0"/>
          <w:numId w:val="16"/>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0CE90A61" w14:textId="3E038FD6" w:rsidR="00FF524A" w:rsidRPr="003B2C94" w:rsidRDefault="00FF524A" w:rsidP="003B2C94">
      <w:pPr>
        <w:rPr>
          <w:rFonts w:asciiTheme="minorHAnsi" w:hAnsiTheme="minorHAnsi" w:cstheme="minorHAnsi"/>
          <w:b/>
          <w:noProof w:val="0"/>
          <w:sz w:val="20"/>
          <w:szCs w:val="20"/>
        </w:rPr>
      </w:pPr>
    </w:p>
    <w:p w14:paraId="29B1D00C" w14:textId="77777777" w:rsidR="00905004" w:rsidRPr="003B2C94" w:rsidRDefault="00905004" w:rsidP="003B2C94">
      <w:pPr>
        <w:rPr>
          <w:rFonts w:asciiTheme="minorHAnsi" w:hAnsiTheme="minorHAnsi" w:cstheme="minorHAnsi"/>
          <w:b/>
          <w:noProof w:val="0"/>
          <w:sz w:val="20"/>
          <w:szCs w:val="20"/>
        </w:rPr>
      </w:pPr>
    </w:p>
    <w:p w14:paraId="06B2A4BB" w14:textId="3EEDE3DD" w:rsidR="00905004" w:rsidRPr="003B2C94" w:rsidRDefault="00905004"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VARSTVO </w:t>
      </w:r>
      <w:r w:rsidR="00576006" w:rsidRPr="003B2C94">
        <w:rPr>
          <w:rFonts w:asciiTheme="minorHAnsi" w:hAnsiTheme="minorHAnsi" w:cstheme="minorHAnsi"/>
          <w:b/>
          <w:noProof w:val="0"/>
          <w:sz w:val="20"/>
          <w:szCs w:val="20"/>
        </w:rPr>
        <w:t>OSEBNIH PODATKOV</w:t>
      </w:r>
    </w:p>
    <w:p w14:paraId="70BADCE2" w14:textId="77777777" w:rsidR="00905004" w:rsidRPr="003B2C94" w:rsidRDefault="00905004" w:rsidP="003B2C94">
      <w:pPr>
        <w:rPr>
          <w:rFonts w:asciiTheme="minorHAnsi" w:hAnsiTheme="minorHAnsi" w:cstheme="minorHAnsi"/>
          <w:b/>
          <w:noProof w:val="0"/>
          <w:sz w:val="20"/>
          <w:szCs w:val="20"/>
        </w:rPr>
      </w:pPr>
    </w:p>
    <w:p w14:paraId="4BB8AB35" w14:textId="77777777"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5A58AB8" w14:textId="77777777" w:rsidR="00905004" w:rsidRPr="003B2C94" w:rsidRDefault="00905004" w:rsidP="003B2C94">
      <w:pPr>
        <w:rPr>
          <w:rFonts w:asciiTheme="minorHAnsi" w:eastAsiaTheme="minorHAnsi" w:hAnsiTheme="minorHAnsi" w:cstheme="minorHAnsi"/>
          <w:noProof w:val="0"/>
          <w:color w:val="000000"/>
          <w:sz w:val="20"/>
          <w:szCs w:val="20"/>
          <w:lang w:eastAsia="en-US"/>
        </w:rPr>
      </w:pPr>
    </w:p>
    <w:p w14:paraId="1919A7D4" w14:textId="4127AA2F" w:rsidR="001F3D1B" w:rsidRPr="007901EF" w:rsidRDefault="00905004" w:rsidP="003B2C94">
      <w:pPr>
        <w:rPr>
          <w:rFonts w:asciiTheme="minorHAnsi" w:hAnsiTheme="minorHAnsi" w:cstheme="minorHAnsi"/>
          <w:noProof w:val="0"/>
          <w:sz w:val="20"/>
          <w:szCs w:val="20"/>
        </w:rPr>
      </w:pPr>
      <w:r w:rsidRPr="007901EF">
        <w:rPr>
          <w:rFonts w:asciiTheme="minorHAnsi" w:eastAsiaTheme="minorHAnsi" w:hAnsiTheme="minorHAnsi" w:cstheme="minorHAnsi"/>
          <w:noProof w:val="0"/>
          <w:sz w:val="20"/>
          <w:szCs w:val="20"/>
          <w:lang w:eastAsia="en-US"/>
        </w:rPr>
        <w:t>Izvajalec (v tem poglavju pogodbe: pogodbeni obdelovalec) bo za naročnika (v tem poglavju pogodbe: upravljavec) izvajal obdelavo osebnih podatkov, ki je potrebna v postopku</w:t>
      </w:r>
      <w:r w:rsidR="009453C5" w:rsidRPr="007901EF">
        <w:rPr>
          <w:rFonts w:asciiTheme="minorHAnsi" w:eastAsiaTheme="minorHAnsi" w:hAnsiTheme="minorHAnsi" w:cstheme="minorHAnsi"/>
          <w:bCs/>
          <w:noProof w:val="0"/>
          <w:sz w:val="20"/>
          <w:szCs w:val="20"/>
          <w:lang w:eastAsia="en-US"/>
        </w:rPr>
        <w:t xml:space="preserve"> </w:t>
      </w:r>
      <w:r w:rsidR="00945E5A" w:rsidRPr="007901EF">
        <w:rPr>
          <w:rFonts w:asciiTheme="minorHAnsi" w:hAnsiTheme="minorHAnsi" w:cstheme="minorHAnsi"/>
          <w:bCs/>
          <w:iCs/>
          <w:noProof w:val="0"/>
          <w:sz w:val="20"/>
          <w:szCs w:val="20"/>
        </w:rPr>
        <w:t xml:space="preserve">izdelave, implementacije in </w:t>
      </w:r>
      <w:r w:rsidR="00945E5A" w:rsidRPr="007901EF">
        <w:rPr>
          <w:rFonts w:asciiTheme="minorHAnsi" w:hAnsiTheme="minorHAnsi" w:cstheme="minorHAnsi"/>
          <w:bCs/>
          <w:iCs/>
          <w:noProof w:val="0"/>
          <w:sz w:val="20"/>
          <w:szCs w:val="20"/>
        </w:rPr>
        <w:lastRenderedPageBreak/>
        <w:t>vzd</w:t>
      </w:r>
      <w:r w:rsidR="009453C5" w:rsidRPr="007901EF">
        <w:rPr>
          <w:rFonts w:asciiTheme="minorHAnsi" w:hAnsiTheme="minorHAnsi" w:cstheme="minorHAnsi"/>
          <w:bCs/>
          <w:iCs/>
          <w:noProof w:val="0"/>
          <w:sz w:val="20"/>
          <w:szCs w:val="20"/>
        </w:rPr>
        <w:t xml:space="preserve">rževanja </w:t>
      </w:r>
      <w:r w:rsidR="009453C5" w:rsidRPr="007901EF">
        <w:rPr>
          <w:rFonts w:asciiTheme="minorHAnsi" w:hAnsiTheme="minorHAnsi" w:cstheme="minorHAnsi"/>
          <w:noProof w:val="0"/>
          <w:sz w:val="20"/>
          <w:szCs w:val="20"/>
        </w:rPr>
        <w:t xml:space="preserve">poslovno informacijskega sistema </w:t>
      </w:r>
      <w:proofErr w:type="spellStart"/>
      <w:r w:rsidR="009453C5" w:rsidRPr="007901EF">
        <w:rPr>
          <w:rFonts w:asciiTheme="minorHAnsi" w:hAnsiTheme="minorHAnsi" w:cstheme="minorHAnsi"/>
          <w:noProof w:val="0"/>
          <w:sz w:val="20"/>
          <w:szCs w:val="20"/>
        </w:rPr>
        <w:t>eAKOS</w:t>
      </w:r>
      <w:proofErr w:type="spellEnd"/>
      <w:r w:rsidR="007901EF" w:rsidRPr="007901EF">
        <w:rPr>
          <w:rFonts w:asciiTheme="minorHAnsi" w:hAnsiTheme="minorHAnsi" w:cstheme="minorHAnsi"/>
          <w:noProof w:val="0"/>
          <w:sz w:val="20"/>
          <w:szCs w:val="20"/>
        </w:rPr>
        <w:t xml:space="preserve">. </w:t>
      </w:r>
      <w:r w:rsidR="001F3D1B"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r w:rsidR="00E12DF0">
        <w:rPr>
          <w:rFonts w:asciiTheme="minorHAnsi" w:eastAsiaTheme="minorHAnsi" w:hAnsiTheme="minorHAnsi" w:cstheme="minorHAnsi"/>
          <w:bCs/>
          <w:noProof w:val="0"/>
          <w:sz w:val="20"/>
          <w:szCs w:val="20"/>
          <w:lang w:eastAsia="en-US"/>
        </w:rPr>
        <w:t xml:space="preserve"> Strogo je prepovedana kakršnakoli obdelava, ki presega zgolj izvedbo te pogodbe.</w:t>
      </w:r>
    </w:p>
    <w:p w14:paraId="425301D0" w14:textId="2BB6AD65" w:rsidR="00FC71B6" w:rsidRDefault="00FC71B6">
      <w:pPr>
        <w:widowControl w:val="0"/>
        <w:jc w:val="left"/>
        <w:rPr>
          <w:rFonts w:asciiTheme="minorHAnsi" w:hAnsiTheme="minorHAnsi" w:cstheme="minorHAnsi"/>
          <w:noProof w:val="0"/>
          <w:sz w:val="20"/>
          <w:szCs w:val="20"/>
        </w:rPr>
      </w:pPr>
    </w:p>
    <w:p w14:paraId="05F1C718" w14:textId="1026FA0A"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DEB8D30" w14:textId="77777777" w:rsidR="00905004" w:rsidRPr="003B2C94" w:rsidRDefault="00905004" w:rsidP="003B2C94">
      <w:pPr>
        <w:autoSpaceDE w:val="0"/>
        <w:autoSpaceDN w:val="0"/>
        <w:adjustRightInd w:val="0"/>
        <w:rPr>
          <w:rFonts w:asciiTheme="minorHAnsi" w:hAnsiTheme="minorHAnsi" w:cstheme="minorHAnsi"/>
          <w:iCs/>
          <w:noProof w:val="0"/>
          <w:sz w:val="20"/>
          <w:szCs w:val="20"/>
        </w:rPr>
      </w:pPr>
    </w:p>
    <w:p w14:paraId="2557A9BA" w14:textId="67735B19" w:rsidR="00E60885" w:rsidRPr="003B2C94" w:rsidRDefault="00484F9C" w:rsidP="003B2C94">
      <w:pPr>
        <w:pStyle w:val="Odstavekseznama"/>
        <w:numPr>
          <w:ilvl w:val="0"/>
          <w:numId w:val="23"/>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Upravljav</w:t>
      </w:r>
      <w:r w:rsidR="00E60885" w:rsidRPr="003B2C94">
        <w:rPr>
          <w:rFonts w:asciiTheme="minorHAnsi" w:hAnsiTheme="minorHAnsi" w:cstheme="minorHAnsi"/>
          <w:noProof w:val="0"/>
          <w:sz w:val="20"/>
          <w:szCs w:val="20"/>
        </w:rPr>
        <w:t xml:space="preserve">ec </w:t>
      </w:r>
      <w:r w:rsidR="00E60885" w:rsidRPr="003B2C94">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31F81C2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ime in priimek,</w:t>
      </w:r>
    </w:p>
    <w:p w14:paraId="565B6B03" w14:textId="762BD51F"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naslov,</w:t>
      </w:r>
    </w:p>
    <w:p w14:paraId="0A9BF2FC" w14:textId="0D056390"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davčna številka,</w:t>
      </w:r>
    </w:p>
    <w:p w14:paraId="2394E3BA" w14:textId="6572DAC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elektronski naslov.</w:t>
      </w:r>
    </w:p>
    <w:p w14:paraId="023EFE1A" w14:textId="77777777" w:rsidR="00576006" w:rsidRPr="003B2C94" w:rsidRDefault="00576006" w:rsidP="003B2C94">
      <w:pPr>
        <w:rPr>
          <w:rFonts w:asciiTheme="minorHAnsi" w:hAnsiTheme="minorHAnsi" w:cstheme="minorHAnsi"/>
          <w:noProof w:val="0"/>
          <w:sz w:val="20"/>
          <w:szCs w:val="20"/>
        </w:rPr>
      </w:pPr>
    </w:p>
    <w:p w14:paraId="21F111C4" w14:textId="77777777" w:rsidR="00E60885" w:rsidRPr="003B2C94" w:rsidRDefault="00E60885" w:rsidP="003B2C94">
      <w:pPr>
        <w:pStyle w:val="Odstavekseznama"/>
        <w:numPr>
          <w:ilvl w:val="0"/>
          <w:numId w:val="23"/>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09C8E70A" w14:textId="16A8F434" w:rsidR="00E60885" w:rsidRPr="003B2C94" w:rsidRDefault="00BA1A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fizične osebe, ki vlagajo prošnjo za </w:t>
      </w:r>
      <w:r w:rsidR="005349CF" w:rsidRPr="003B2C94">
        <w:rPr>
          <w:rFonts w:asciiTheme="minorHAnsi" w:hAnsiTheme="minorHAnsi" w:cstheme="minorHAnsi"/>
          <w:bCs/>
          <w:iCs/>
          <w:noProof w:val="0"/>
          <w:sz w:val="20"/>
          <w:szCs w:val="20"/>
        </w:rPr>
        <w:t>izdajo posameznega dovoljenja</w:t>
      </w:r>
      <w:r w:rsidRPr="003B2C94">
        <w:rPr>
          <w:rFonts w:asciiTheme="minorHAnsi" w:hAnsiTheme="minorHAnsi" w:cstheme="minorHAnsi"/>
          <w:bCs/>
          <w:iCs/>
          <w:noProof w:val="0"/>
          <w:sz w:val="20"/>
          <w:szCs w:val="20"/>
        </w:rPr>
        <w:t>.</w:t>
      </w:r>
    </w:p>
    <w:p w14:paraId="0B9D4B9E" w14:textId="17FFD942" w:rsidR="00905004" w:rsidRPr="003B2C94" w:rsidRDefault="00905004" w:rsidP="003B2C94">
      <w:pPr>
        <w:rPr>
          <w:rFonts w:asciiTheme="minorHAnsi" w:hAnsiTheme="minorHAnsi" w:cstheme="minorHAnsi"/>
          <w:noProof w:val="0"/>
          <w:sz w:val="20"/>
          <w:szCs w:val="20"/>
        </w:rPr>
      </w:pPr>
    </w:p>
    <w:p w14:paraId="6D702EDF" w14:textId="133F1312" w:rsidR="00DF146E" w:rsidRPr="003B2C94" w:rsidRDefault="00DF146E"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5CB58A0" w14:textId="77777777" w:rsidR="00DF146E" w:rsidRPr="003B2C94" w:rsidRDefault="00DF146E" w:rsidP="003B2C94">
      <w:pPr>
        <w:rPr>
          <w:rFonts w:asciiTheme="minorHAnsi" w:hAnsiTheme="minorHAnsi" w:cstheme="minorHAnsi"/>
          <w:noProof w:val="0"/>
          <w:sz w:val="20"/>
          <w:szCs w:val="20"/>
        </w:rPr>
      </w:pPr>
    </w:p>
    <w:p w14:paraId="54384764" w14:textId="02B78149"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osebne podatke obdelovati samo po dokumentiranih navodilih upravljavca, vključno glede prenosov osebnih podatkov v tretjo državo ali mednarodno organizacijo. Dokumentirana navodila glede obdelave osebnih podatkov, ki niso zajeta v pogodbi, bo upravljavec  - skrbnik pogodbe posredoval preko elektronske pošte.</w:t>
      </w:r>
    </w:p>
    <w:p w14:paraId="0E17ACDC" w14:textId="77777777" w:rsidR="0012763D" w:rsidRDefault="0012763D" w:rsidP="0012763D">
      <w:pPr>
        <w:pStyle w:val="Odstavekseznama"/>
        <w:ind w:left="284"/>
        <w:rPr>
          <w:rFonts w:asciiTheme="minorHAnsi" w:hAnsiTheme="minorHAnsi" w:cstheme="minorHAnsi"/>
          <w:sz w:val="20"/>
          <w:szCs w:val="20"/>
        </w:rPr>
      </w:pPr>
    </w:p>
    <w:p w14:paraId="3D4F2C1E"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Osebe</w:t>
      </w:r>
      <w:r>
        <w:rPr>
          <w:rFonts w:asciiTheme="minorHAnsi" w:eastAsiaTheme="minorHAnsi" w:hAnsiTheme="minorHAnsi" w:cstheme="minorHAnsi"/>
          <w:color w:val="000000"/>
          <w:sz w:val="20"/>
          <w:szCs w:val="20"/>
          <w:lang w:eastAsia="en-US"/>
        </w:rPr>
        <w:t>, ki so pooblaščene za obdelavo osebnih podatkov pri pogodbenemu obdelovalcu, so zavezane k zaupnosti in varstvu osebnih podatkov skladno z določbami Splošne uredbe EU o varstvu podatkov in veljavno zakonodajo.</w:t>
      </w:r>
    </w:p>
    <w:p w14:paraId="215C5D95" w14:textId="77777777" w:rsidR="0012763D" w:rsidRDefault="0012763D" w:rsidP="0012763D">
      <w:pPr>
        <w:pStyle w:val="Odstavekseznama"/>
        <w:rPr>
          <w:rFonts w:asciiTheme="minorHAnsi" w:hAnsiTheme="minorHAnsi" w:cstheme="minorHAnsi"/>
          <w:sz w:val="20"/>
          <w:szCs w:val="20"/>
        </w:rPr>
      </w:pPr>
    </w:p>
    <w:p w14:paraId="6F7ED912" w14:textId="201825E1"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Pogodbeni</w:t>
      </w:r>
      <w:r>
        <w:rPr>
          <w:rFonts w:asciiTheme="minorHAnsi" w:eastAsiaTheme="minorHAnsi" w:hAnsiTheme="minorHAnsi" w:cstheme="minorHAnsi"/>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Pr>
          <w:rFonts w:asciiTheme="minorHAnsi" w:eastAsia="Calibri" w:hAnsiTheme="minorHAnsi" w:cstheme="minorHAnsi"/>
          <w:color w:val="000000"/>
          <w:sz w:val="20"/>
          <w:szCs w:val="20"/>
          <w:lang w:eastAsia="en-US"/>
        </w:rPr>
        <w:t xml:space="preserve">V trenutku podpisa te pogodbe ima pogodbeni obdelovalec zaposlene oziroma vključene v obdelavo naslednje druge obdelovalce: </w:t>
      </w:r>
      <w:r>
        <w:rPr>
          <w:rFonts w:asciiTheme="minorHAnsi" w:eastAsia="Calibri" w:hAnsiTheme="minorHAnsi" w:cstheme="minorHAnsi"/>
          <w:i/>
          <w:iCs/>
          <w:color w:val="000000"/>
          <w:sz w:val="20"/>
          <w:szCs w:val="20"/>
          <w:lang w:eastAsia="en-US"/>
        </w:rPr>
        <w:t>(dopolniti z navedbo vseh podobdelovalcev - našteti</w:t>
      </w:r>
      <w:r>
        <w:rPr>
          <w:rFonts w:asciiTheme="minorHAnsi" w:eastAsia="Calibri" w:hAnsiTheme="minorHAnsi" w:cstheme="minorHAnsi"/>
          <w:color w:val="000000"/>
          <w:sz w:val="20"/>
          <w:szCs w:val="20"/>
          <w:lang w:eastAsia="en-US"/>
        </w:rPr>
        <w:t>).</w:t>
      </w:r>
    </w:p>
    <w:p w14:paraId="705A6D5D" w14:textId="77777777" w:rsidR="0012763D" w:rsidRDefault="0012763D" w:rsidP="0012763D">
      <w:pPr>
        <w:pStyle w:val="Odstavekseznama"/>
        <w:rPr>
          <w:rFonts w:asciiTheme="minorHAnsi" w:hAnsiTheme="minorHAnsi" w:cstheme="minorHAnsi"/>
          <w:sz w:val="20"/>
          <w:szCs w:val="20"/>
        </w:rPr>
      </w:pPr>
    </w:p>
    <w:p w14:paraId="5822834B" w14:textId="54E77275"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r>
        <w:rPr>
          <w:rFonts w:asciiTheme="minorHAnsi" w:eastAsia="Calibri" w:hAnsiTheme="minorHAnsi" w:cstheme="minorHAnsi"/>
          <w:color w:val="000000"/>
          <w:sz w:val="20"/>
          <w:szCs w:val="20"/>
          <w:lang w:eastAsia="en-US"/>
        </w:rPr>
        <w:t xml:space="preserve"> in sicer v roku 24 ur od seznanitve s kršitvijo. Z izjemo roka obveščanja se tudi o vsebini obveščanja upravljavca s strani pogodbenega obdelovalca smiselno uporabi 33. člen Splošne uredbe o varstvu podatkov.</w:t>
      </w:r>
    </w:p>
    <w:p w14:paraId="3F13AD7C" w14:textId="77777777" w:rsidR="0012763D" w:rsidRDefault="0012763D" w:rsidP="0012763D">
      <w:pPr>
        <w:rPr>
          <w:rFonts w:asciiTheme="minorHAnsi" w:hAnsiTheme="minorHAnsi" w:cstheme="minorHAnsi"/>
          <w:sz w:val="20"/>
          <w:szCs w:val="20"/>
        </w:rPr>
      </w:pPr>
    </w:p>
    <w:p w14:paraId="70F354B2"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32. člen</w:t>
      </w:r>
      <w:r>
        <w:rPr>
          <w:rFonts w:asciiTheme="minorHAnsi" w:eastAsiaTheme="minorHAnsi" w:hAnsiTheme="minorHAnsi" w:cstheme="minorHAnsi"/>
          <w:sz w:val="20"/>
          <w:szCs w:val="20"/>
          <w:lang w:eastAsia="en-US"/>
        </w:rPr>
        <w:t xml:space="preserve">), </w:t>
      </w:r>
      <w:r>
        <w:rPr>
          <w:rFonts w:asciiTheme="minorHAnsi" w:eastAsiaTheme="minorHAnsi" w:hAnsiTheme="minorHAnsi" w:cstheme="minorHAnsi"/>
          <w:color w:val="000000"/>
          <w:sz w:val="20"/>
          <w:szCs w:val="20"/>
          <w:lang w:eastAsia="en-US"/>
        </w:rPr>
        <w:t xml:space="preserve">uradnega obvestila nadzornemu organu o kršitvi varstva osebnih podatkov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33. člen</w:t>
      </w:r>
      <w:r>
        <w:rPr>
          <w:rFonts w:asciiTheme="minorHAnsi" w:eastAsiaTheme="minorHAnsi" w:hAnsiTheme="minorHAnsi" w:cstheme="minorHAnsi"/>
          <w:sz w:val="20"/>
          <w:szCs w:val="20"/>
          <w:lang w:eastAsia="en-US"/>
        </w:rPr>
        <w:t>)</w:t>
      </w:r>
      <w:r>
        <w:rPr>
          <w:rFonts w:asciiTheme="minorHAnsi" w:eastAsiaTheme="minorHAnsi" w:hAnsiTheme="minorHAnsi" w:cstheme="minorHAnsi"/>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42052B06" w14:textId="77777777" w:rsidR="0012763D" w:rsidRDefault="0012763D" w:rsidP="0012763D">
      <w:pPr>
        <w:pStyle w:val="Odstavekseznama"/>
        <w:rPr>
          <w:rFonts w:asciiTheme="minorHAnsi" w:eastAsiaTheme="minorHAnsi" w:hAnsiTheme="minorHAnsi" w:cstheme="minorHAnsi"/>
          <w:color w:val="000000"/>
          <w:sz w:val="20"/>
          <w:szCs w:val="20"/>
          <w:lang w:eastAsia="en-US"/>
        </w:rPr>
      </w:pPr>
    </w:p>
    <w:p w14:paraId="5B50507B"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332C6D94" w14:textId="77777777" w:rsidR="0012763D" w:rsidRDefault="0012763D" w:rsidP="0012763D">
      <w:pPr>
        <w:rPr>
          <w:rFonts w:asciiTheme="minorHAnsi" w:hAnsiTheme="minorHAnsi" w:cstheme="minorHAnsi"/>
          <w:sz w:val="20"/>
          <w:szCs w:val="20"/>
        </w:rPr>
      </w:pPr>
    </w:p>
    <w:p w14:paraId="4A749A03" w14:textId="7A8ECE89" w:rsidR="0012763D" w:rsidRPr="00375157"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Pogodbeni </w:t>
      </w:r>
      <w:r>
        <w:rPr>
          <w:rFonts w:asciiTheme="minorHAnsi" w:eastAsiaTheme="minorHAnsi" w:hAnsiTheme="minorHAnsi" w:cstheme="minorHAnsi"/>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5396452B" w14:textId="77777777" w:rsidR="00E12DF0" w:rsidRDefault="00E12DF0" w:rsidP="00375157">
      <w:pPr>
        <w:pStyle w:val="Odstavekseznama"/>
        <w:suppressAutoHyphens/>
        <w:ind w:left="284"/>
        <w:rPr>
          <w:rFonts w:asciiTheme="minorHAnsi" w:hAnsiTheme="minorHAnsi" w:cstheme="minorHAnsi"/>
          <w:sz w:val="20"/>
          <w:szCs w:val="20"/>
        </w:rPr>
      </w:pPr>
    </w:p>
    <w:p w14:paraId="22CB5396" w14:textId="6AFDCB8E" w:rsidR="00856A48" w:rsidRPr="003B2C94" w:rsidRDefault="00856A48"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D525D82" w14:textId="77777777" w:rsidR="00856A48" w:rsidRPr="003B2C94" w:rsidRDefault="00856A48" w:rsidP="003B2C94">
      <w:pPr>
        <w:autoSpaceDE w:val="0"/>
        <w:autoSpaceDN w:val="0"/>
        <w:adjustRightInd w:val="0"/>
        <w:rPr>
          <w:rFonts w:asciiTheme="minorHAnsi" w:hAnsiTheme="minorHAnsi" w:cstheme="minorHAnsi"/>
          <w:iCs/>
          <w:noProof w:val="0"/>
          <w:sz w:val="20"/>
          <w:szCs w:val="20"/>
        </w:rPr>
      </w:pPr>
    </w:p>
    <w:p w14:paraId="5023077A" w14:textId="6A373F07" w:rsidR="00DF146E"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6479E9D3" w14:textId="77777777" w:rsidR="00856A48" w:rsidRPr="003B2C94" w:rsidRDefault="00856A48" w:rsidP="003B2C94">
      <w:pPr>
        <w:pStyle w:val="Odstavekseznama"/>
        <w:ind w:left="284"/>
        <w:rPr>
          <w:rFonts w:asciiTheme="minorHAnsi" w:hAnsiTheme="minorHAnsi" w:cstheme="minorHAnsi"/>
          <w:noProof w:val="0"/>
          <w:sz w:val="20"/>
          <w:szCs w:val="20"/>
        </w:rPr>
      </w:pPr>
    </w:p>
    <w:p w14:paraId="17B2CEB3" w14:textId="77777777"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3B2C94" w:rsidRDefault="00AC383C" w:rsidP="003B2C94">
      <w:pPr>
        <w:pStyle w:val="Odstavekseznama"/>
        <w:rPr>
          <w:rFonts w:asciiTheme="minorHAnsi" w:eastAsiaTheme="minorHAnsi" w:hAnsiTheme="minorHAnsi" w:cstheme="minorHAnsi"/>
          <w:noProof w:val="0"/>
          <w:color w:val="000000"/>
          <w:sz w:val="20"/>
          <w:szCs w:val="20"/>
          <w:lang w:eastAsia="en-US"/>
        </w:rPr>
      </w:pPr>
    </w:p>
    <w:p w14:paraId="1DDB1617" w14:textId="19101F4D"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osebne podatke pri pogodbenem obdelovalcu bodo obdelovali le za to posebej pooblaščeni zaposleni,</w:t>
      </w:r>
    </w:p>
    <w:p w14:paraId="409BADA9" w14:textId="2EDE03D7" w:rsidR="00373456"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osebni podatki, ki se nahajajo na strežniškem okolju naročnika, na noben način ne bodo dostopni tretji osebi,</w:t>
      </w:r>
    </w:p>
    <w:p w14:paraId="16460D13" w14:textId="05386A40" w:rsidR="00373456" w:rsidRPr="003B2C94" w:rsidRDefault="00373456"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3B2C94" w:rsidRDefault="00373456" w:rsidP="003B2C94">
      <w:pPr>
        <w:rPr>
          <w:rFonts w:asciiTheme="minorHAnsi" w:eastAsiaTheme="minorHAnsi" w:hAnsiTheme="minorHAnsi" w:cstheme="minorHAnsi"/>
          <w:noProof w:val="0"/>
          <w:color w:val="000000"/>
          <w:sz w:val="20"/>
          <w:szCs w:val="20"/>
          <w:lang w:eastAsia="en-US"/>
        </w:rPr>
      </w:pPr>
    </w:p>
    <w:p w14:paraId="056231E8" w14:textId="03FA06F1" w:rsidR="007869F4" w:rsidRPr="003B2C94" w:rsidRDefault="00373456"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Upravljalec </w:t>
      </w:r>
      <w:r w:rsidRPr="003B2C94">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704670F2" w14:textId="4DA347B0" w:rsidR="00CC71E5" w:rsidRPr="003B2C94" w:rsidRDefault="00CC71E5" w:rsidP="003B2C94">
      <w:pPr>
        <w:rPr>
          <w:rFonts w:asciiTheme="minorHAnsi" w:hAnsiTheme="minorHAnsi" w:cstheme="minorHAnsi"/>
          <w:noProof w:val="0"/>
          <w:sz w:val="20"/>
          <w:szCs w:val="20"/>
        </w:rPr>
      </w:pPr>
    </w:p>
    <w:p w14:paraId="54DA5AFC" w14:textId="7812B1B8" w:rsidR="005349CF" w:rsidRPr="003B2C94" w:rsidRDefault="005349CF" w:rsidP="003B2C94">
      <w:pPr>
        <w:rPr>
          <w:rFonts w:asciiTheme="minorHAnsi" w:hAnsiTheme="minorHAnsi" w:cstheme="minorHAnsi"/>
          <w:noProof w:val="0"/>
          <w:sz w:val="20"/>
          <w:szCs w:val="20"/>
        </w:rPr>
      </w:pPr>
    </w:p>
    <w:p w14:paraId="2380ED77" w14:textId="4EA0AEE4"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KAZEN</w:t>
      </w:r>
    </w:p>
    <w:p w14:paraId="2422BD6F" w14:textId="77777777" w:rsidR="00FF524A" w:rsidRPr="003B2C94" w:rsidRDefault="00FF524A" w:rsidP="003B2C94">
      <w:pPr>
        <w:rPr>
          <w:rFonts w:asciiTheme="minorHAnsi" w:hAnsiTheme="minorHAnsi" w:cstheme="minorHAnsi"/>
          <w:b/>
          <w:noProof w:val="0"/>
          <w:sz w:val="20"/>
          <w:szCs w:val="20"/>
        </w:rPr>
      </w:pPr>
    </w:p>
    <w:p w14:paraId="63C9FE9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7383088" w14:textId="77777777" w:rsidR="00FF524A" w:rsidRPr="003B2C94" w:rsidRDefault="00FF524A" w:rsidP="003B2C94">
      <w:pPr>
        <w:rPr>
          <w:rFonts w:asciiTheme="minorHAnsi" w:hAnsiTheme="minorHAnsi" w:cstheme="minorHAnsi"/>
          <w:noProof w:val="0"/>
          <w:sz w:val="20"/>
          <w:szCs w:val="20"/>
        </w:rPr>
      </w:pPr>
    </w:p>
    <w:p w14:paraId="2D416CFF" w14:textId="1BABD38A"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C27AB7">
        <w:rPr>
          <w:rFonts w:asciiTheme="minorHAnsi" w:hAnsiTheme="minorHAnsi" w:cstheme="minorHAnsi"/>
          <w:noProof w:val="0"/>
          <w:sz w:val="20"/>
          <w:szCs w:val="20"/>
        </w:rPr>
        <w:t>V primeru, da izvajalec zamuja z izvedbo storitev</w:t>
      </w:r>
      <w:r w:rsidR="00CB2CE4" w:rsidRPr="00C27AB7">
        <w:rPr>
          <w:rFonts w:asciiTheme="minorHAnsi" w:hAnsiTheme="minorHAnsi" w:cstheme="minorHAnsi"/>
          <w:noProof w:val="0"/>
          <w:sz w:val="20"/>
          <w:szCs w:val="20"/>
        </w:rPr>
        <w:t xml:space="preserve"> po posameznem sklopu </w:t>
      </w:r>
      <w:r w:rsidR="00C27AB7" w:rsidRPr="00C27AB7">
        <w:rPr>
          <w:rFonts w:asciiTheme="minorHAnsi" w:hAnsiTheme="minorHAnsi" w:cstheme="minorHAnsi"/>
          <w:sz w:val="20"/>
          <w:szCs w:val="20"/>
        </w:rPr>
        <w:t xml:space="preserve">iz fiksnega dela prvega odstavka 4. člena </w:t>
      </w:r>
      <w:r w:rsidR="00CB2CE4" w:rsidRPr="00C27AB7">
        <w:rPr>
          <w:rFonts w:asciiTheme="minorHAnsi" w:hAnsiTheme="minorHAnsi" w:cstheme="minorHAnsi"/>
          <w:noProof w:val="0"/>
          <w:sz w:val="20"/>
          <w:szCs w:val="20"/>
        </w:rPr>
        <w:t>te</w:t>
      </w:r>
      <w:r w:rsidR="00CB2CE4" w:rsidRPr="003B2C94">
        <w:rPr>
          <w:rFonts w:asciiTheme="minorHAnsi" w:hAnsiTheme="minorHAnsi" w:cstheme="minorHAnsi"/>
          <w:noProof w:val="0"/>
          <w:sz w:val="20"/>
          <w:szCs w:val="20"/>
        </w:rPr>
        <w:t xml:space="preserve"> pogodbe</w:t>
      </w:r>
      <w:r w:rsidRPr="003B2C94">
        <w:rPr>
          <w:rFonts w:asciiTheme="minorHAnsi" w:hAnsiTheme="minorHAnsi" w:cstheme="minorHAnsi"/>
          <w:noProof w:val="0"/>
          <w:sz w:val="20"/>
          <w:szCs w:val="20"/>
        </w:rPr>
        <w:t xml:space="preserve"> iz razlogov, ki niso na strani naročnika ter ne gre za opravičeno zamudo, je dolžan plačati pogodbeno kazen v višini 0,5 % od pogodbene vrednosti za vsak dan zamude, vendar največ </w:t>
      </w:r>
      <w:r w:rsidR="00D170F4" w:rsidRPr="003B2C94">
        <w:rPr>
          <w:rFonts w:asciiTheme="minorHAnsi" w:hAnsiTheme="minorHAnsi" w:cstheme="minorHAnsi"/>
          <w:noProof w:val="0"/>
          <w:sz w:val="20"/>
          <w:szCs w:val="20"/>
        </w:rPr>
        <w:t>20</w:t>
      </w:r>
      <w:r w:rsidR="00CB2CE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pogodbene vrednosti</w:t>
      </w:r>
      <w:r w:rsidR="00576006" w:rsidRPr="003B2C94">
        <w:rPr>
          <w:rFonts w:asciiTheme="minorHAnsi" w:hAnsiTheme="minorHAnsi" w:cstheme="minorHAnsi"/>
          <w:noProof w:val="0"/>
          <w:sz w:val="20"/>
          <w:szCs w:val="20"/>
        </w:rPr>
        <w:t xml:space="preserve"> z DDV.</w:t>
      </w:r>
      <w:r w:rsidR="00CB2CE4" w:rsidRPr="003B2C94">
        <w:rPr>
          <w:rFonts w:asciiTheme="minorHAnsi" w:hAnsiTheme="minorHAnsi" w:cstheme="minorHAnsi"/>
          <w:noProof w:val="0"/>
          <w:sz w:val="20"/>
          <w:szCs w:val="20"/>
        </w:rPr>
        <w:t xml:space="preserve"> O </w:t>
      </w:r>
      <w:r w:rsidR="00951EB3" w:rsidRPr="003B2C94">
        <w:rPr>
          <w:rFonts w:asciiTheme="minorHAnsi" w:hAnsiTheme="minorHAnsi" w:cstheme="minorHAnsi"/>
          <w:noProof w:val="0"/>
          <w:sz w:val="20"/>
          <w:szCs w:val="20"/>
        </w:rPr>
        <w:t>opravičenosti</w:t>
      </w:r>
      <w:r w:rsidR="00CB2CE4" w:rsidRPr="003B2C94">
        <w:rPr>
          <w:rFonts w:asciiTheme="minorHAnsi" w:hAnsiTheme="minorHAnsi" w:cstheme="minorHAnsi"/>
          <w:noProof w:val="0"/>
          <w:sz w:val="20"/>
          <w:szCs w:val="20"/>
        </w:rPr>
        <w:t xml:space="preserve"> zamude </w:t>
      </w:r>
      <w:r w:rsidR="00951EB3" w:rsidRPr="003B2C94">
        <w:rPr>
          <w:rFonts w:asciiTheme="minorHAnsi" w:hAnsiTheme="minorHAnsi" w:cstheme="minorHAnsi"/>
          <w:noProof w:val="0"/>
          <w:sz w:val="20"/>
          <w:szCs w:val="20"/>
        </w:rPr>
        <w:t>presoja</w:t>
      </w:r>
      <w:r w:rsidR="00CB2CE4" w:rsidRPr="003B2C94">
        <w:rPr>
          <w:rFonts w:asciiTheme="minorHAnsi" w:hAnsiTheme="minorHAnsi" w:cstheme="minorHAnsi"/>
          <w:noProof w:val="0"/>
          <w:sz w:val="20"/>
          <w:szCs w:val="20"/>
        </w:rPr>
        <w:t xml:space="preserve"> naročnik na podlagi pisnega pojasnila izvajalca.</w:t>
      </w:r>
    </w:p>
    <w:p w14:paraId="1FBB9B87" w14:textId="77777777" w:rsidR="00CB2CE4" w:rsidRPr="003B2C94" w:rsidRDefault="00CB2CE4" w:rsidP="003B2C94">
      <w:pPr>
        <w:pStyle w:val="Odstavekseznama"/>
        <w:ind w:left="284"/>
        <w:rPr>
          <w:rFonts w:asciiTheme="minorHAnsi" w:hAnsiTheme="minorHAnsi" w:cstheme="minorHAnsi"/>
          <w:noProof w:val="0"/>
          <w:sz w:val="20"/>
          <w:szCs w:val="20"/>
        </w:rPr>
      </w:pPr>
    </w:p>
    <w:p w14:paraId="342A2C03" w14:textId="2BFD414A" w:rsidR="00217CC3"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primeru, da zamuda ali napake pri izvedbi onemogočajo namen posla, lahko naročnik </w:t>
      </w:r>
      <w:r w:rsidR="00137DF5" w:rsidRPr="003B2C94">
        <w:rPr>
          <w:rFonts w:asciiTheme="minorHAnsi" w:hAnsiTheme="minorHAnsi" w:cstheme="minorHAnsi"/>
          <w:noProof w:val="0"/>
          <w:sz w:val="20"/>
          <w:szCs w:val="20"/>
        </w:rPr>
        <w:t xml:space="preserve">pisno </w:t>
      </w:r>
      <w:r w:rsidR="00237C3F" w:rsidRPr="003B2C94">
        <w:rPr>
          <w:rFonts w:asciiTheme="minorHAnsi" w:hAnsiTheme="minorHAnsi" w:cstheme="minorHAnsi"/>
          <w:noProof w:val="0"/>
          <w:sz w:val="20"/>
          <w:szCs w:val="20"/>
        </w:rPr>
        <w:t>odstopi od</w:t>
      </w:r>
      <w:r w:rsidRPr="003B2C94">
        <w:rPr>
          <w:rFonts w:asciiTheme="minorHAnsi" w:hAnsiTheme="minorHAnsi" w:cstheme="minorHAnsi"/>
          <w:noProof w:val="0"/>
          <w:sz w:val="20"/>
          <w:szCs w:val="20"/>
        </w:rPr>
        <w:t xml:space="preserve"> pogodb</w:t>
      </w:r>
      <w:r w:rsidR="00237C3F"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 in zahteva odškodnino.</w:t>
      </w:r>
    </w:p>
    <w:p w14:paraId="3974509A" w14:textId="47C018E9" w:rsidR="00FF524A" w:rsidRPr="003B2C94" w:rsidRDefault="00FF524A" w:rsidP="003B2C94">
      <w:pPr>
        <w:rPr>
          <w:rFonts w:asciiTheme="minorHAnsi" w:hAnsiTheme="minorHAnsi" w:cstheme="minorHAnsi"/>
          <w:noProof w:val="0"/>
          <w:sz w:val="20"/>
          <w:szCs w:val="20"/>
        </w:rPr>
      </w:pPr>
    </w:p>
    <w:p w14:paraId="3E4509B3" w14:textId="77777777"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primeru, da izvajalec pogodbene kazni ne plača, ima naročnik pravico, da jo odšteje od še neplačanih obveznosti, ki jih ima do izvajalca po tej pogodbi.</w:t>
      </w:r>
    </w:p>
    <w:p w14:paraId="7991E520" w14:textId="77777777" w:rsidR="00FF524A" w:rsidRPr="003B2C94" w:rsidRDefault="00FF524A" w:rsidP="003B2C94">
      <w:pPr>
        <w:pStyle w:val="Odstavekseznama"/>
        <w:rPr>
          <w:rFonts w:asciiTheme="minorHAnsi" w:hAnsiTheme="minorHAnsi" w:cstheme="minorHAnsi"/>
          <w:noProof w:val="0"/>
          <w:sz w:val="20"/>
          <w:szCs w:val="20"/>
        </w:rPr>
      </w:pPr>
    </w:p>
    <w:p w14:paraId="4C49228A" w14:textId="266986C8"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 xml:space="preserve">Če je škoda, ki jo utrpi naročnik zaradi zamude pogodbeno dogovorjenega roka za dokončanje prevzetih obveznosti večja od pogodbene kazni, </w:t>
      </w:r>
      <w:r w:rsidR="005349CF" w:rsidRPr="003B2C94">
        <w:rPr>
          <w:rFonts w:asciiTheme="minorHAnsi" w:hAnsiTheme="minorHAnsi" w:cstheme="minorHAnsi"/>
          <w:noProof w:val="0"/>
          <w:sz w:val="20"/>
          <w:szCs w:val="20"/>
        </w:rPr>
        <w:t>ima naročnik pravico zahtevati razliko do popolne odškodnine.</w:t>
      </w:r>
    </w:p>
    <w:p w14:paraId="44CFC348" w14:textId="7EA15FE5" w:rsidR="005349CF" w:rsidRDefault="005349CF" w:rsidP="003B2C94">
      <w:pPr>
        <w:rPr>
          <w:rFonts w:asciiTheme="minorHAnsi" w:hAnsiTheme="minorHAnsi" w:cstheme="minorHAnsi"/>
          <w:noProof w:val="0"/>
          <w:sz w:val="20"/>
          <w:szCs w:val="20"/>
        </w:rPr>
      </w:pPr>
    </w:p>
    <w:p w14:paraId="355BD6A2" w14:textId="0FA43732" w:rsidR="003B2C94" w:rsidRPr="003B2C94" w:rsidRDefault="003B2C94" w:rsidP="003B2C94">
      <w:pPr>
        <w:rPr>
          <w:rFonts w:asciiTheme="minorHAnsi" w:hAnsiTheme="minorHAnsi" w:cstheme="minorHAnsi"/>
          <w:noProof w:val="0"/>
          <w:sz w:val="20"/>
          <w:szCs w:val="20"/>
        </w:rPr>
      </w:pPr>
    </w:p>
    <w:p w14:paraId="2CBEF215"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PROTIKORUPCIJSKA KLAVZULA</w:t>
      </w:r>
    </w:p>
    <w:p w14:paraId="3459E353" w14:textId="77777777" w:rsidR="00FF524A" w:rsidRPr="003B2C94" w:rsidRDefault="00FF524A" w:rsidP="003B2C94">
      <w:pPr>
        <w:rPr>
          <w:rFonts w:asciiTheme="minorHAnsi" w:hAnsiTheme="minorHAnsi" w:cstheme="minorHAnsi"/>
          <w:b/>
          <w:noProof w:val="0"/>
          <w:sz w:val="20"/>
          <w:szCs w:val="20"/>
        </w:rPr>
      </w:pPr>
    </w:p>
    <w:p w14:paraId="7772BCD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7C48910" w14:textId="77777777" w:rsidR="00FF524A" w:rsidRPr="003B2C94" w:rsidRDefault="00FF524A" w:rsidP="003B2C94">
      <w:pPr>
        <w:rPr>
          <w:rFonts w:asciiTheme="minorHAnsi" w:hAnsiTheme="minorHAnsi" w:cstheme="minorHAnsi"/>
          <w:noProof w:val="0"/>
          <w:sz w:val="20"/>
          <w:szCs w:val="20"/>
        </w:rPr>
      </w:pPr>
    </w:p>
    <w:p w14:paraId="707E323A" w14:textId="56DC598B" w:rsidR="00D70847" w:rsidRDefault="00FF524A" w:rsidP="007901EF">
      <w:pPr>
        <w:rPr>
          <w:rFonts w:asciiTheme="minorHAnsi" w:hAnsiTheme="minorHAnsi" w:cstheme="minorHAnsi"/>
          <w:iCs/>
          <w:noProof w:val="0"/>
          <w:sz w:val="20"/>
          <w:szCs w:val="20"/>
        </w:rPr>
      </w:pPr>
      <w:r w:rsidRPr="003B2C94">
        <w:rPr>
          <w:rFonts w:asciiTheme="minorHAnsi" w:hAnsiTheme="minorHAnsi" w:cstheme="minorHAnsi"/>
          <w:iCs/>
          <w:noProof w:val="0"/>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64128B" w14:textId="5C2A1A04" w:rsidR="00DA4EC6" w:rsidRDefault="00DA4EC6" w:rsidP="007901EF">
      <w:pPr>
        <w:rPr>
          <w:rFonts w:asciiTheme="minorHAnsi" w:hAnsiTheme="minorHAnsi" w:cstheme="minorHAnsi"/>
          <w:iCs/>
          <w:noProof w:val="0"/>
          <w:sz w:val="20"/>
          <w:szCs w:val="20"/>
        </w:rPr>
      </w:pPr>
    </w:p>
    <w:p w14:paraId="5634EF42" w14:textId="77777777" w:rsidR="00DA4EC6" w:rsidRPr="007901EF" w:rsidRDefault="00DA4EC6" w:rsidP="007901EF">
      <w:pPr>
        <w:rPr>
          <w:rFonts w:asciiTheme="minorHAnsi" w:hAnsiTheme="minorHAnsi" w:cstheme="minorHAnsi"/>
          <w:iCs/>
          <w:noProof w:val="0"/>
          <w:sz w:val="20"/>
          <w:szCs w:val="20"/>
        </w:rPr>
      </w:pPr>
    </w:p>
    <w:p w14:paraId="584B1880" w14:textId="77777777" w:rsidR="00FF524A" w:rsidRPr="003B2C94" w:rsidRDefault="00FF524A" w:rsidP="003B2C94">
      <w:pPr>
        <w:jc w:val="cente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t>ODSTOP OD POGODBE</w:t>
      </w:r>
    </w:p>
    <w:p w14:paraId="53F7CFEC" w14:textId="77777777" w:rsidR="00FF524A" w:rsidRPr="003B2C94" w:rsidRDefault="00FF524A" w:rsidP="003B2C94">
      <w:pPr>
        <w:rPr>
          <w:rFonts w:asciiTheme="minorHAnsi" w:hAnsiTheme="minorHAnsi" w:cstheme="minorHAnsi"/>
          <w:b/>
          <w:bCs/>
          <w:iCs/>
          <w:noProof w:val="0"/>
          <w:sz w:val="20"/>
          <w:szCs w:val="20"/>
        </w:rPr>
      </w:pPr>
    </w:p>
    <w:p w14:paraId="64F0806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člen</w:t>
      </w:r>
    </w:p>
    <w:p w14:paraId="7979D570" w14:textId="77777777" w:rsidR="00FF524A" w:rsidRPr="003B2C94" w:rsidRDefault="00FF524A" w:rsidP="003B2C94">
      <w:pPr>
        <w:rPr>
          <w:rFonts w:asciiTheme="minorHAnsi" w:hAnsiTheme="minorHAnsi" w:cstheme="minorHAnsi"/>
          <w:bCs/>
          <w:noProof w:val="0"/>
          <w:sz w:val="20"/>
          <w:szCs w:val="20"/>
        </w:rPr>
      </w:pPr>
    </w:p>
    <w:p w14:paraId="36BEAFED" w14:textId="4C172A1D"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iCs/>
          <w:noProof w:val="0"/>
          <w:sz w:val="20"/>
          <w:szCs w:val="20"/>
        </w:rPr>
        <w:t>Pogodba lahko preneha veljati le na podlagi sporazuma ali z odpovedjo, ki jo lahko poda katera koli stranka s pisnim obvestilom, vendar le v primeru, če nasprotna stranka ne izpolnjuje svojih obveznosti iz pogodbe.</w:t>
      </w:r>
      <w:r w:rsidRPr="003B2C94">
        <w:rPr>
          <w:rFonts w:asciiTheme="minorHAnsi" w:hAnsiTheme="minorHAnsi" w:cstheme="minorHAnsi"/>
          <w:bCs/>
          <w:noProof w:val="0"/>
          <w:sz w:val="20"/>
          <w:szCs w:val="20"/>
        </w:rPr>
        <w:t xml:space="preserve"> V primeru odstopa od pogodbe sta pogodbeni stranki dolžni poravnati medsebojne obveznosti iz te pogodbe in nastalo škodo.</w:t>
      </w:r>
    </w:p>
    <w:p w14:paraId="2FB779B2" w14:textId="77777777" w:rsidR="00971603" w:rsidRPr="003B2C94" w:rsidRDefault="00971603" w:rsidP="003B2C94">
      <w:pPr>
        <w:pStyle w:val="Odstavekseznama"/>
        <w:widowControl w:val="0"/>
        <w:ind w:left="360"/>
        <w:rPr>
          <w:rFonts w:asciiTheme="minorHAnsi" w:hAnsiTheme="minorHAnsi" w:cstheme="minorHAnsi"/>
          <w:bCs/>
          <w:noProof w:val="0"/>
          <w:sz w:val="20"/>
          <w:szCs w:val="20"/>
        </w:rPr>
      </w:pPr>
    </w:p>
    <w:p w14:paraId="61B10167" w14:textId="77777777"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Odpovedni rok za obe pogodbeni stranki znaša 30 dni, razen če je dogovorjeno drugače. Odpovedni rok prične teči od sklenitve sporazuma o odpovedi oziroma od vročitve pisne odpovedi pogodbe nasprotni pogodbeni stranki.</w:t>
      </w:r>
    </w:p>
    <w:p w14:paraId="6D4B65FB" w14:textId="77777777" w:rsidR="00971603" w:rsidRPr="003B2C94" w:rsidRDefault="00971603" w:rsidP="003B2C94">
      <w:pPr>
        <w:pStyle w:val="Odstavekseznama"/>
        <w:rPr>
          <w:rFonts w:asciiTheme="minorHAnsi" w:hAnsiTheme="minorHAnsi" w:cstheme="minorHAnsi"/>
          <w:bCs/>
          <w:noProof w:val="0"/>
          <w:sz w:val="20"/>
          <w:szCs w:val="20"/>
        </w:rPr>
      </w:pPr>
    </w:p>
    <w:p w14:paraId="09E53B14" w14:textId="190AD272"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se med opravljanjem del po tej pogodbi izkaže, da se izvajalec ne drži pogodbenih pogojev oziroma da dela ne opravlja v skladu s </w:t>
      </w:r>
      <w:r w:rsidR="005E4361" w:rsidRPr="003B2C94">
        <w:rPr>
          <w:rFonts w:asciiTheme="minorHAnsi" w:hAnsiTheme="minorHAnsi" w:cstheme="minorHAnsi"/>
          <w:bCs/>
          <w:noProof w:val="0"/>
          <w:sz w:val="20"/>
          <w:szCs w:val="20"/>
        </w:rPr>
        <w:t xml:space="preserve">to </w:t>
      </w:r>
      <w:r w:rsidRPr="003B2C94">
        <w:rPr>
          <w:rFonts w:asciiTheme="minorHAnsi" w:hAnsiTheme="minorHAnsi" w:cstheme="minorHAnsi"/>
          <w:bCs/>
          <w:noProof w:val="0"/>
          <w:sz w:val="20"/>
          <w:szCs w:val="20"/>
        </w:rPr>
        <w:t xml:space="preserve">pogodbo (tudi kršitve dogovora o </w:t>
      </w:r>
      <w:proofErr w:type="spellStart"/>
      <w:r w:rsidRPr="003B2C94">
        <w:rPr>
          <w:rFonts w:asciiTheme="minorHAnsi" w:hAnsiTheme="minorHAnsi" w:cstheme="minorHAnsi"/>
          <w:bCs/>
          <w:noProof w:val="0"/>
          <w:sz w:val="20"/>
          <w:szCs w:val="20"/>
        </w:rPr>
        <w:t>nerazkrivanju</w:t>
      </w:r>
      <w:proofErr w:type="spellEnd"/>
      <w:r w:rsidRPr="003B2C94">
        <w:rPr>
          <w:rFonts w:asciiTheme="minorHAnsi" w:hAnsiTheme="minorHAnsi" w:cstheme="minorHAnsi"/>
          <w:bCs/>
          <w:noProof w:val="0"/>
          <w:sz w:val="20"/>
          <w:szCs w:val="20"/>
        </w:rPr>
        <w:t xml:space="preserve"> podatkov in neupoštevanje ključnih določil internih aktov naročnika), ga naročnik na to pisno opozori. Če v roku 5 dni od dneva prejema opozorila </w:t>
      </w:r>
      <w:r w:rsidR="000D2F9D">
        <w:rPr>
          <w:rFonts w:asciiTheme="minorHAnsi" w:hAnsiTheme="minorHAnsi" w:cstheme="minorHAnsi"/>
          <w:bCs/>
          <w:noProof w:val="0"/>
          <w:sz w:val="20"/>
          <w:szCs w:val="20"/>
        </w:rPr>
        <w:t xml:space="preserve">(v kolikor mu naročnik v opozorilu ne postavi drugačnega roka oziroma se v skladu z 22. </w:t>
      </w:r>
      <w:proofErr w:type="spellStart"/>
      <w:r w:rsidR="000D2F9D">
        <w:rPr>
          <w:rFonts w:asciiTheme="minorHAnsi" w:hAnsiTheme="minorHAnsi" w:cstheme="minorHAnsi"/>
          <w:bCs/>
          <w:noProof w:val="0"/>
          <w:sz w:val="20"/>
          <w:szCs w:val="20"/>
        </w:rPr>
        <w:t>členo</w:t>
      </w:r>
      <w:proofErr w:type="spellEnd"/>
      <w:r w:rsidR="000D2F9D">
        <w:rPr>
          <w:rFonts w:asciiTheme="minorHAnsi" w:hAnsiTheme="minorHAnsi" w:cstheme="minorHAnsi"/>
          <w:bCs/>
          <w:noProof w:val="0"/>
          <w:sz w:val="20"/>
          <w:szCs w:val="20"/>
        </w:rPr>
        <w:t xml:space="preserve"> te pogodbe ne dogovorita za drugačen rok) </w:t>
      </w:r>
      <w:r w:rsidRPr="003B2C94">
        <w:rPr>
          <w:rFonts w:asciiTheme="minorHAnsi" w:hAnsiTheme="minorHAnsi" w:cstheme="minorHAnsi"/>
          <w:bCs/>
          <w:noProof w:val="0"/>
          <w:sz w:val="20"/>
          <w:szCs w:val="20"/>
        </w:rPr>
        <w:t>izvajalec dela ne prilagodi zahtevam naročnika oziroma določilom pogodbe, lahko naročnik takoj po preteku tega roka brez odpovednega roka pogodbo pisno odpove in zahteva od izvajalca povračilo morebitnih stroškov in nastale škode.</w:t>
      </w:r>
    </w:p>
    <w:p w14:paraId="180E165A" w14:textId="1BD8421D" w:rsidR="00971603" w:rsidRPr="003B2C94" w:rsidRDefault="00971603" w:rsidP="003B2C94">
      <w:pPr>
        <w:rPr>
          <w:rFonts w:asciiTheme="minorHAnsi" w:hAnsiTheme="minorHAnsi" w:cstheme="minorHAnsi"/>
          <w:bCs/>
          <w:noProof w:val="0"/>
          <w:sz w:val="20"/>
          <w:szCs w:val="20"/>
        </w:rPr>
      </w:pPr>
    </w:p>
    <w:p w14:paraId="2FA78A6F" w14:textId="4B175930" w:rsidR="00692CEE" w:rsidRPr="003B2C94" w:rsidRDefault="006775FF" w:rsidP="003B2C94">
      <w:pPr>
        <w:pStyle w:val="Odstavekseznama"/>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3B2C94">
        <w:rPr>
          <w:rFonts w:asciiTheme="minorHAnsi" w:hAnsiTheme="minorHAnsi" w:cstheme="minorHAnsi"/>
          <w:bCs/>
          <w:noProof w:val="0"/>
          <w:sz w:val="20"/>
          <w:szCs w:val="20"/>
        </w:rPr>
        <w:t xml:space="preserve"> Pogoje iz navedene točke morajo izpolnjevati tudi morebitni novi člani, ki bi jih izvajalec nominiral med izvajanjem javnega naročila, ki je predmet te pogodbe.</w:t>
      </w:r>
    </w:p>
    <w:p w14:paraId="3C39C3FD" w14:textId="77777777" w:rsidR="005E4361" w:rsidRPr="003B2C94" w:rsidRDefault="005E4361" w:rsidP="003B2C94">
      <w:pPr>
        <w:pStyle w:val="Odstavekseznama"/>
        <w:rPr>
          <w:rFonts w:asciiTheme="minorHAnsi" w:hAnsiTheme="minorHAnsi" w:cstheme="minorHAnsi"/>
          <w:bCs/>
          <w:noProof w:val="0"/>
          <w:sz w:val="20"/>
          <w:szCs w:val="20"/>
        </w:rPr>
      </w:pPr>
    </w:p>
    <w:p w14:paraId="59C572B5" w14:textId="77777777" w:rsidR="005E4361" w:rsidRPr="003B2C94" w:rsidRDefault="005E4361" w:rsidP="003B2C94">
      <w:pPr>
        <w:rPr>
          <w:rFonts w:asciiTheme="minorHAnsi" w:hAnsiTheme="minorHAnsi" w:cstheme="minorHAnsi"/>
          <w:bCs/>
          <w:noProof w:val="0"/>
          <w:sz w:val="20"/>
          <w:szCs w:val="20"/>
        </w:rPr>
      </w:pPr>
    </w:p>
    <w:p w14:paraId="40C48844" w14:textId="77777777" w:rsidR="00FC71B6" w:rsidRDefault="00FC71B6">
      <w:pPr>
        <w:widowControl w:val="0"/>
        <w:jc w:val="left"/>
        <w:rPr>
          <w:rFonts w:asciiTheme="minorHAnsi" w:hAnsiTheme="minorHAnsi" w:cstheme="minorHAnsi"/>
          <w:b/>
          <w:bCs/>
          <w:noProof w:val="0"/>
          <w:sz w:val="20"/>
          <w:szCs w:val="20"/>
        </w:rPr>
      </w:pPr>
      <w:r>
        <w:rPr>
          <w:rFonts w:asciiTheme="minorHAnsi" w:hAnsiTheme="minorHAnsi" w:cstheme="minorHAnsi"/>
          <w:b/>
          <w:bCs/>
          <w:noProof w:val="0"/>
          <w:sz w:val="20"/>
          <w:szCs w:val="20"/>
        </w:rPr>
        <w:br w:type="page"/>
      </w:r>
    </w:p>
    <w:p w14:paraId="373414F3" w14:textId="143B44A1"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PRENEHANJE VELJAVNOSTI POGODBE</w:t>
      </w:r>
    </w:p>
    <w:p w14:paraId="641476A8" w14:textId="77777777" w:rsidR="00FF524A" w:rsidRPr="003B2C94" w:rsidRDefault="00FF524A" w:rsidP="003B2C94">
      <w:pPr>
        <w:rPr>
          <w:rFonts w:asciiTheme="minorHAnsi" w:hAnsiTheme="minorHAnsi" w:cstheme="minorHAnsi"/>
          <w:bCs/>
          <w:noProof w:val="0"/>
          <w:sz w:val="20"/>
          <w:szCs w:val="20"/>
        </w:rPr>
      </w:pPr>
    </w:p>
    <w:p w14:paraId="0018F6B5" w14:textId="5921138F" w:rsidR="00FF524A" w:rsidRPr="003B2C94" w:rsidRDefault="007901EF" w:rsidP="003B2C94">
      <w:pPr>
        <w:pStyle w:val="Odstavekseznama"/>
        <w:numPr>
          <w:ilvl w:val="0"/>
          <w:numId w:val="10"/>
        </w:numPr>
        <w:ind w:left="426" w:hanging="426"/>
        <w:jc w:val="center"/>
        <w:rPr>
          <w:rFonts w:asciiTheme="minorHAnsi" w:hAnsiTheme="minorHAnsi" w:cstheme="minorHAnsi"/>
          <w:bCs/>
          <w:noProof w:val="0"/>
          <w:sz w:val="20"/>
          <w:szCs w:val="20"/>
        </w:rPr>
      </w:pPr>
      <w:r>
        <w:rPr>
          <w:rFonts w:asciiTheme="minorHAnsi" w:hAnsiTheme="minorHAnsi" w:cstheme="minorHAnsi"/>
          <w:bCs/>
          <w:noProof w:val="0"/>
          <w:sz w:val="20"/>
          <w:szCs w:val="20"/>
        </w:rPr>
        <w:t>č</w:t>
      </w:r>
      <w:r w:rsidR="00FF524A" w:rsidRPr="003B2C94">
        <w:rPr>
          <w:rFonts w:asciiTheme="minorHAnsi" w:hAnsiTheme="minorHAnsi" w:cstheme="minorHAnsi"/>
          <w:bCs/>
          <w:noProof w:val="0"/>
          <w:sz w:val="20"/>
          <w:szCs w:val="20"/>
        </w:rPr>
        <w:t>len</w:t>
      </w:r>
    </w:p>
    <w:p w14:paraId="22E649CE" w14:textId="77777777" w:rsidR="00337434" w:rsidRPr="003B2C94" w:rsidRDefault="00337434" w:rsidP="003B2C94">
      <w:pPr>
        <w:pStyle w:val="Odstavekseznama"/>
        <w:ind w:left="426"/>
        <w:rPr>
          <w:rFonts w:asciiTheme="minorHAnsi" w:hAnsiTheme="minorHAnsi" w:cstheme="minorHAnsi"/>
          <w:bCs/>
          <w:noProof w:val="0"/>
          <w:sz w:val="20"/>
          <w:szCs w:val="20"/>
        </w:rPr>
      </w:pPr>
    </w:p>
    <w:p w14:paraId="6D3054F1" w14:textId="1D36B9E2" w:rsidR="00FF524A" w:rsidRPr="003B2C94" w:rsidRDefault="00FF524A" w:rsidP="003B2C94">
      <w:pPr>
        <w:pStyle w:val="Odstavekseznama"/>
        <w:numPr>
          <w:ilvl w:val="0"/>
          <w:numId w:val="22"/>
        </w:numPr>
        <w:ind w:left="284"/>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Pogodba preneha veljati, </w:t>
      </w:r>
      <w:proofErr w:type="spellStart"/>
      <w:r w:rsidRPr="003B2C94">
        <w:rPr>
          <w:rFonts w:asciiTheme="minorHAnsi" w:hAnsiTheme="minorHAnsi" w:cstheme="minorHAnsi"/>
          <w:noProof w:val="0"/>
          <w:sz w:val="20"/>
          <w:szCs w:val="20"/>
        </w:rPr>
        <w:t>če</w:t>
      </w:r>
      <w:proofErr w:type="spellEnd"/>
      <w:r w:rsidRPr="003B2C94">
        <w:rPr>
          <w:rFonts w:asciiTheme="minorHAnsi" w:hAnsiTheme="minorHAnsi" w:cstheme="minorHAnsi"/>
          <w:noProof w:val="0"/>
          <w:sz w:val="20"/>
          <w:szCs w:val="20"/>
        </w:rPr>
        <w:t xml:space="preserve"> je </w:t>
      </w:r>
      <w:proofErr w:type="spellStart"/>
      <w:r w:rsidRPr="003B2C94">
        <w:rPr>
          <w:rFonts w:asciiTheme="minorHAnsi" w:hAnsiTheme="minorHAnsi" w:cstheme="minorHAnsi"/>
          <w:noProof w:val="0"/>
          <w:sz w:val="20"/>
          <w:szCs w:val="20"/>
        </w:rPr>
        <w:t>naročnik</w:t>
      </w:r>
      <w:proofErr w:type="spellEnd"/>
      <w:r w:rsidRPr="003B2C94">
        <w:rPr>
          <w:rFonts w:asciiTheme="minorHAnsi" w:hAnsiTheme="minorHAnsi" w:cstheme="minorHAnsi"/>
          <w:noProof w:val="0"/>
          <w:sz w:val="20"/>
          <w:szCs w:val="20"/>
        </w:rPr>
        <w:t xml:space="preserve"> seznanjen, da je </w:t>
      </w:r>
      <w:proofErr w:type="spellStart"/>
      <w:r w:rsidRPr="003B2C94">
        <w:rPr>
          <w:rFonts w:asciiTheme="minorHAnsi" w:hAnsiTheme="minorHAnsi" w:cstheme="minorHAnsi"/>
          <w:noProof w:val="0"/>
          <w:sz w:val="20"/>
          <w:szCs w:val="20"/>
        </w:rPr>
        <w:t>sodišče</w:t>
      </w:r>
      <w:proofErr w:type="spellEnd"/>
      <w:r w:rsidRPr="003B2C94">
        <w:rPr>
          <w:rFonts w:asciiTheme="minorHAnsi" w:hAnsiTheme="minorHAnsi" w:cstheme="minorHAnsi"/>
          <w:noProof w:val="0"/>
          <w:sz w:val="20"/>
          <w:szCs w:val="20"/>
        </w:rPr>
        <w:t xml:space="preserve"> s </w:t>
      </w:r>
      <w:proofErr w:type="spellStart"/>
      <w:r w:rsidRPr="003B2C94">
        <w:rPr>
          <w:rFonts w:asciiTheme="minorHAnsi" w:hAnsiTheme="minorHAnsi" w:cstheme="minorHAnsi"/>
          <w:noProof w:val="0"/>
          <w:sz w:val="20"/>
          <w:szCs w:val="20"/>
        </w:rPr>
        <w:t>pravnomočno</w:t>
      </w:r>
      <w:proofErr w:type="spellEnd"/>
      <w:r w:rsidRPr="003B2C94">
        <w:rPr>
          <w:rFonts w:asciiTheme="minorHAnsi" w:hAnsiTheme="minorHAnsi" w:cstheme="minorHAnsi"/>
          <w:noProof w:val="0"/>
          <w:sz w:val="20"/>
          <w:szCs w:val="20"/>
        </w:rPr>
        <w:t xml:space="preserve"> </w:t>
      </w:r>
      <w:proofErr w:type="spellStart"/>
      <w:r w:rsidRPr="003B2C94">
        <w:rPr>
          <w:rFonts w:asciiTheme="minorHAnsi" w:hAnsiTheme="minorHAnsi" w:cstheme="minorHAnsi"/>
          <w:noProof w:val="0"/>
          <w:sz w:val="20"/>
          <w:szCs w:val="20"/>
        </w:rPr>
        <w:t>odločitvijo</w:t>
      </w:r>
      <w:proofErr w:type="spellEnd"/>
      <w:r w:rsidRPr="003B2C94">
        <w:rPr>
          <w:rFonts w:asciiTheme="minorHAnsi" w:hAnsiTheme="minorHAnsi" w:cstheme="minorHAnsi"/>
          <w:noProof w:val="0"/>
          <w:sz w:val="20"/>
          <w:szCs w:val="20"/>
        </w:rPr>
        <w:t xml:space="preserve"> ugotovilo kršitev delovne, </w:t>
      </w:r>
      <w:proofErr w:type="spellStart"/>
      <w:r w:rsidRPr="003B2C94">
        <w:rPr>
          <w:rFonts w:asciiTheme="minorHAnsi" w:hAnsiTheme="minorHAnsi" w:cstheme="minorHAnsi"/>
          <w:noProof w:val="0"/>
          <w:sz w:val="20"/>
          <w:szCs w:val="20"/>
        </w:rPr>
        <w:t>okoljske</w:t>
      </w:r>
      <w:proofErr w:type="spellEnd"/>
      <w:r w:rsidRPr="003B2C94">
        <w:rPr>
          <w:rFonts w:asciiTheme="minorHAnsi" w:hAnsiTheme="minorHAnsi" w:cstheme="minorHAnsi"/>
          <w:noProof w:val="0"/>
          <w:sz w:val="20"/>
          <w:szCs w:val="20"/>
        </w:rPr>
        <w:t xml:space="preserve"> ali socialne zakonodaje s strani izvaja</w:t>
      </w:r>
      <w:r w:rsidR="00337434" w:rsidRPr="003B2C94">
        <w:rPr>
          <w:rFonts w:asciiTheme="minorHAnsi" w:hAnsiTheme="minorHAnsi" w:cstheme="minorHAnsi"/>
          <w:noProof w:val="0"/>
          <w:sz w:val="20"/>
          <w:szCs w:val="20"/>
        </w:rPr>
        <w:t xml:space="preserve">lca ali njegovega podizvajalca </w:t>
      </w:r>
      <w:r w:rsidR="00337434" w:rsidRPr="003B2C94">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6E11B1" w14:textId="77777777" w:rsidR="00337434" w:rsidRPr="003B2C94" w:rsidRDefault="00337434" w:rsidP="003B2C94">
      <w:pPr>
        <w:pStyle w:val="Odstavekseznama"/>
        <w:ind w:left="284"/>
        <w:rPr>
          <w:rFonts w:asciiTheme="minorHAnsi" w:hAnsiTheme="minorHAnsi" w:cstheme="minorHAnsi"/>
          <w:bCs/>
          <w:noProof w:val="0"/>
          <w:sz w:val="20"/>
          <w:szCs w:val="20"/>
        </w:rPr>
      </w:pPr>
    </w:p>
    <w:p w14:paraId="79BD83C2" w14:textId="37F95B81" w:rsidR="007901EF" w:rsidRPr="00DA4EC6" w:rsidRDefault="00337434" w:rsidP="00DA4EC6">
      <w:pPr>
        <w:pStyle w:val="Odstavekseznama"/>
        <w:numPr>
          <w:ilvl w:val="0"/>
          <w:numId w:val="22"/>
        </w:numPr>
        <w:ind w:left="284"/>
        <w:rPr>
          <w:rFonts w:asciiTheme="minorHAnsi" w:hAnsiTheme="minorHAnsi" w:cstheme="minorHAnsi"/>
          <w:bCs/>
          <w:noProof w:val="0"/>
          <w:sz w:val="20"/>
          <w:szCs w:val="20"/>
        </w:rPr>
      </w:pPr>
      <w:r w:rsidRPr="003B2C94">
        <w:rPr>
          <w:rFonts w:asciiTheme="minorHAnsi" w:eastAsiaTheme="minorHAnsi" w:hAnsiTheme="minorHAnsi" w:cstheme="minorHAnsi"/>
          <w:noProof w:val="0"/>
          <w:color w:val="000000"/>
          <w:sz w:val="20"/>
          <w:szCs w:val="20"/>
          <w:lang w:eastAsia="en-US"/>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B18E760" w14:textId="77777777" w:rsidR="0012763D" w:rsidRDefault="0012763D" w:rsidP="003B2C94">
      <w:pPr>
        <w:jc w:val="center"/>
        <w:rPr>
          <w:rFonts w:asciiTheme="minorHAnsi" w:hAnsiTheme="minorHAnsi" w:cstheme="minorHAnsi"/>
          <w:b/>
          <w:noProof w:val="0"/>
          <w:sz w:val="20"/>
          <w:szCs w:val="20"/>
        </w:rPr>
      </w:pPr>
    </w:p>
    <w:p w14:paraId="0D7D5A77" w14:textId="77777777" w:rsidR="0012763D" w:rsidRDefault="0012763D" w:rsidP="003B2C94">
      <w:pPr>
        <w:jc w:val="center"/>
        <w:rPr>
          <w:rFonts w:asciiTheme="minorHAnsi" w:hAnsiTheme="minorHAnsi" w:cstheme="minorHAnsi"/>
          <w:b/>
          <w:noProof w:val="0"/>
          <w:sz w:val="20"/>
          <w:szCs w:val="20"/>
        </w:rPr>
      </w:pPr>
    </w:p>
    <w:p w14:paraId="57B0440A" w14:textId="3A4894B3"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REŠEVANJE SPOROV</w:t>
      </w:r>
    </w:p>
    <w:p w14:paraId="202F175D" w14:textId="77777777" w:rsidR="00FF524A" w:rsidRPr="003B2C94" w:rsidRDefault="00FF524A" w:rsidP="003B2C94">
      <w:pPr>
        <w:rPr>
          <w:rFonts w:asciiTheme="minorHAnsi" w:hAnsiTheme="minorHAnsi" w:cstheme="minorHAnsi"/>
          <w:b/>
          <w:noProof w:val="0"/>
          <w:sz w:val="20"/>
          <w:szCs w:val="20"/>
        </w:rPr>
      </w:pPr>
    </w:p>
    <w:p w14:paraId="49A01B8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E4E0F73" w14:textId="77777777" w:rsidR="00FF524A" w:rsidRPr="003B2C94" w:rsidRDefault="00FF524A" w:rsidP="003B2C94">
      <w:pPr>
        <w:rPr>
          <w:rFonts w:asciiTheme="minorHAnsi" w:hAnsiTheme="minorHAnsi" w:cstheme="minorHAnsi"/>
          <w:noProof w:val="0"/>
          <w:sz w:val="20"/>
          <w:szCs w:val="20"/>
        </w:rPr>
      </w:pPr>
    </w:p>
    <w:p w14:paraId="33B361BB" w14:textId="77777777" w:rsidR="00FF524A" w:rsidRPr="003B2C94" w:rsidRDefault="00FF524A"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ki bi nastali v zvezi z izvajanjem te pogodbe, bosta pogodbeni stranki skušali rešiti sporazumno.</w:t>
      </w:r>
    </w:p>
    <w:p w14:paraId="03B90A32"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1C7CB2A" w14:textId="2084E598" w:rsidR="00097CC1" w:rsidRPr="003B2C94" w:rsidRDefault="00A24745"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iz te pogodbe, ki jih pogodbeni stranki</w:t>
      </w:r>
      <w:r w:rsidR="00FF524A" w:rsidRPr="003B2C94">
        <w:rPr>
          <w:rFonts w:asciiTheme="minorHAnsi" w:hAnsiTheme="minorHAnsi" w:cstheme="minorHAnsi"/>
          <w:noProof w:val="0"/>
          <w:sz w:val="20"/>
          <w:szCs w:val="20"/>
        </w:rPr>
        <w:t xml:space="preserve"> ne bi mogli rešiti sporazumno, </w:t>
      </w:r>
      <w:r w:rsidRPr="003B2C94">
        <w:rPr>
          <w:rFonts w:asciiTheme="minorHAnsi" w:hAnsiTheme="minorHAnsi" w:cstheme="minorHAnsi"/>
          <w:noProof w:val="0"/>
          <w:sz w:val="20"/>
          <w:szCs w:val="20"/>
        </w:rPr>
        <w:t>rešuje</w:t>
      </w:r>
      <w:r w:rsidR="00FF524A" w:rsidRPr="003B2C94">
        <w:rPr>
          <w:rFonts w:asciiTheme="minorHAnsi" w:hAnsiTheme="minorHAnsi" w:cstheme="minorHAnsi"/>
          <w:noProof w:val="0"/>
          <w:sz w:val="20"/>
          <w:szCs w:val="20"/>
        </w:rPr>
        <w:t xml:space="preserve"> stvarno </w:t>
      </w:r>
      <w:r w:rsidRPr="003B2C94">
        <w:rPr>
          <w:rFonts w:asciiTheme="minorHAnsi" w:hAnsiTheme="minorHAnsi" w:cstheme="minorHAnsi"/>
          <w:noProof w:val="0"/>
          <w:sz w:val="20"/>
          <w:szCs w:val="20"/>
        </w:rPr>
        <w:t xml:space="preserve">pristojno sodišče </w:t>
      </w:r>
      <w:r w:rsidR="00FF524A" w:rsidRPr="003B2C94">
        <w:rPr>
          <w:rFonts w:asciiTheme="minorHAnsi" w:hAnsiTheme="minorHAnsi" w:cstheme="minorHAnsi"/>
          <w:noProof w:val="0"/>
          <w:sz w:val="20"/>
          <w:szCs w:val="20"/>
        </w:rPr>
        <w:t>v Ljubljani.</w:t>
      </w:r>
    </w:p>
    <w:p w14:paraId="6D72A35B" w14:textId="53EB656A" w:rsidR="00097CC1" w:rsidRPr="003B2C94" w:rsidRDefault="00097CC1" w:rsidP="003B2C94">
      <w:pPr>
        <w:pStyle w:val="Odstavekseznama"/>
        <w:rPr>
          <w:rFonts w:asciiTheme="minorHAnsi" w:hAnsiTheme="minorHAnsi" w:cstheme="minorHAnsi"/>
          <w:b/>
          <w:noProof w:val="0"/>
          <w:sz w:val="20"/>
          <w:szCs w:val="20"/>
        </w:rPr>
      </w:pPr>
    </w:p>
    <w:p w14:paraId="5263F9BF" w14:textId="79CF613D" w:rsidR="00C5336F" w:rsidRPr="003B2C94" w:rsidRDefault="00C5336F" w:rsidP="003B2C94">
      <w:pPr>
        <w:pStyle w:val="Odstavekseznama"/>
        <w:rPr>
          <w:rFonts w:asciiTheme="minorHAnsi" w:hAnsiTheme="minorHAnsi" w:cstheme="minorHAnsi"/>
          <w:b/>
          <w:noProof w:val="0"/>
          <w:sz w:val="20"/>
          <w:szCs w:val="20"/>
        </w:rPr>
      </w:pPr>
    </w:p>
    <w:p w14:paraId="2136C840" w14:textId="23BE9787" w:rsidR="00FF524A" w:rsidRPr="003B2C94" w:rsidRDefault="00FF524A" w:rsidP="003B2C94">
      <w:pPr>
        <w:ind w:left="2880" w:firstLine="720"/>
        <w:rPr>
          <w:rFonts w:asciiTheme="minorHAnsi" w:hAnsiTheme="minorHAnsi" w:cstheme="minorHAnsi"/>
          <w:noProof w:val="0"/>
          <w:sz w:val="20"/>
          <w:szCs w:val="20"/>
        </w:rPr>
      </w:pPr>
      <w:r w:rsidRPr="003B2C94">
        <w:rPr>
          <w:rFonts w:asciiTheme="minorHAnsi" w:hAnsiTheme="minorHAnsi" w:cstheme="minorHAnsi"/>
          <w:b/>
          <w:noProof w:val="0"/>
          <w:sz w:val="20"/>
          <w:szCs w:val="20"/>
        </w:rPr>
        <w:t>KONČNE DOLOČBE</w:t>
      </w:r>
    </w:p>
    <w:p w14:paraId="60A97946" w14:textId="77777777" w:rsidR="00FF524A" w:rsidRPr="003B2C94" w:rsidRDefault="00FF524A" w:rsidP="003B2C94">
      <w:pPr>
        <w:rPr>
          <w:rFonts w:asciiTheme="minorHAnsi" w:hAnsiTheme="minorHAnsi" w:cstheme="minorHAnsi"/>
          <w:noProof w:val="0"/>
          <w:sz w:val="20"/>
          <w:szCs w:val="20"/>
        </w:rPr>
      </w:pPr>
    </w:p>
    <w:p w14:paraId="609E4B5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3BE464B" w14:textId="77777777" w:rsidR="00FF524A" w:rsidRPr="003B2C94" w:rsidRDefault="00FF524A" w:rsidP="003B2C94">
      <w:pPr>
        <w:rPr>
          <w:rFonts w:asciiTheme="minorHAnsi" w:hAnsiTheme="minorHAnsi" w:cstheme="minorHAnsi"/>
          <w:noProof w:val="0"/>
          <w:sz w:val="20"/>
          <w:szCs w:val="20"/>
        </w:rPr>
      </w:pPr>
    </w:p>
    <w:p w14:paraId="259B695D" w14:textId="4DFAFD61" w:rsidR="00FF524A"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je sklenjena z dnem podpisa zadnje od obeh pogodbenih strank in velja </w:t>
      </w:r>
      <w:r w:rsidRPr="003B2C94">
        <w:rPr>
          <w:rFonts w:asciiTheme="minorHAnsi" w:hAnsiTheme="minorHAnsi" w:cstheme="minorHAnsi"/>
          <w:bCs/>
          <w:iCs/>
          <w:noProof w:val="0"/>
          <w:sz w:val="20"/>
          <w:szCs w:val="20"/>
        </w:rPr>
        <w:t>štiri (4) leta od sklenitve</w:t>
      </w:r>
      <w:r w:rsidR="005E4361" w:rsidRPr="003B2C94">
        <w:rPr>
          <w:rFonts w:asciiTheme="minorHAnsi" w:hAnsiTheme="minorHAnsi" w:cstheme="minorHAnsi"/>
          <w:noProof w:val="0"/>
          <w:sz w:val="20"/>
          <w:szCs w:val="20"/>
        </w:rPr>
        <w:t xml:space="preserve"> </w:t>
      </w:r>
      <w:r w:rsidR="005E4361" w:rsidRPr="003B2C94">
        <w:rPr>
          <w:rFonts w:asciiTheme="minorHAnsi" w:hAnsiTheme="minorHAnsi" w:cstheme="minorHAnsi"/>
          <w:sz w:val="20"/>
          <w:szCs w:val="20"/>
        </w:rPr>
        <w:t>z izjemo garancije, za katero pogodba velja do izteka vseh garancijskih rokov po tej pogodbi.</w:t>
      </w:r>
    </w:p>
    <w:p w14:paraId="5625DE83" w14:textId="77777777" w:rsidR="00FF524A" w:rsidRPr="003B2C94" w:rsidRDefault="00FF524A" w:rsidP="003B2C94">
      <w:pPr>
        <w:ind w:left="284" w:hanging="284"/>
        <w:rPr>
          <w:rFonts w:asciiTheme="minorHAnsi" w:hAnsiTheme="minorHAnsi" w:cstheme="minorHAnsi"/>
          <w:noProof w:val="0"/>
          <w:sz w:val="20"/>
          <w:szCs w:val="20"/>
        </w:rPr>
      </w:pPr>
    </w:p>
    <w:p w14:paraId="1D648BE6" w14:textId="6F62EB46" w:rsidR="00FF348D"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se lahko ob soglasju obeh pogodbenih strank spremeni ali dopolni s pisnim aneksom, ki ga sprejmeta in podpišeta obe pogodbeni stranki. </w:t>
      </w:r>
      <w:r w:rsidR="00A24745" w:rsidRPr="003B2C94">
        <w:rPr>
          <w:rFonts w:asciiTheme="minorHAnsi" w:hAnsiTheme="minorHAnsi" w:cstheme="minorHAnsi"/>
          <w:noProof w:val="0"/>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p>
    <w:p w14:paraId="15BCF6D7" w14:textId="77777777" w:rsidR="00FF348D" w:rsidRPr="003B2C94" w:rsidRDefault="00FF348D" w:rsidP="003B2C94">
      <w:pPr>
        <w:rPr>
          <w:rFonts w:asciiTheme="minorHAnsi" w:hAnsiTheme="minorHAnsi" w:cstheme="minorHAnsi"/>
          <w:noProof w:val="0"/>
          <w:sz w:val="20"/>
          <w:szCs w:val="20"/>
        </w:rPr>
      </w:pPr>
    </w:p>
    <w:p w14:paraId="6F13FD65" w14:textId="3D5E6884" w:rsidR="00A24745" w:rsidRPr="003B2C94" w:rsidRDefault="00A24745"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w:t>
      </w:r>
      <w:r w:rsidR="00FF524A" w:rsidRPr="003B2C94">
        <w:rPr>
          <w:rFonts w:asciiTheme="minorHAnsi" w:hAnsiTheme="minorHAnsi" w:cstheme="minorHAnsi"/>
          <w:noProof w:val="0"/>
          <w:sz w:val="20"/>
          <w:szCs w:val="20"/>
        </w:rPr>
        <w:t>len</w:t>
      </w:r>
    </w:p>
    <w:p w14:paraId="279D41C0" w14:textId="77777777" w:rsidR="00A24745" w:rsidRPr="003B2C94" w:rsidRDefault="00A24745" w:rsidP="003B2C94">
      <w:pPr>
        <w:rPr>
          <w:rFonts w:asciiTheme="minorHAnsi" w:hAnsiTheme="minorHAnsi" w:cstheme="minorHAnsi"/>
          <w:noProof w:val="0"/>
          <w:sz w:val="20"/>
          <w:szCs w:val="20"/>
        </w:rPr>
      </w:pPr>
    </w:p>
    <w:p w14:paraId="3EC62AA4" w14:textId="77777777" w:rsidR="00A24745" w:rsidRPr="003B2C94" w:rsidRDefault="00A2474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3A59BB7C" w14:textId="37B43F02" w:rsidR="00971603" w:rsidRPr="003B2C94" w:rsidRDefault="00971603" w:rsidP="003B2C94">
      <w:pPr>
        <w:rPr>
          <w:rFonts w:asciiTheme="minorHAnsi" w:hAnsiTheme="minorHAnsi" w:cstheme="minorHAnsi"/>
          <w:noProof w:val="0"/>
          <w:sz w:val="20"/>
          <w:szCs w:val="20"/>
        </w:rPr>
      </w:pPr>
    </w:p>
    <w:p w14:paraId="673751AF" w14:textId="77777777" w:rsidR="00FC71B6" w:rsidRDefault="00FC71B6">
      <w:pPr>
        <w:widowControl w:val="0"/>
        <w:jc w:val="left"/>
        <w:rPr>
          <w:rFonts w:asciiTheme="minorHAnsi" w:hAnsiTheme="minorHAnsi" w:cstheme="minorHAnsi"/>
          <w:noProof w:val="0"/>
          <w:sz w:val="20"/>
          <w:szCs w:val="20"/>
        </w:rPr>
      </w:pPr>
      <w:r>
        <w:rPr>
          <w:rFonts w:asciiTheme="minorHAnsi" w:hAnsiTheme="minorHAnsi" w:cstheme="minorHAnsi"/>
          <w:noProof w:val="0"/>
          <w:sz w:val="20"/>
          <w:szCs w:val="20"/>
        </w:rPr>
        <w:br w:type="page"/>
      </w:r>
    </w:p>
    <w:p w14:paraId="5100A030" w14:textId="273CEC05" w:rsidR="00A24745" w:rsidRPr="003B2C94" w:rsidRDefault="00D618F0"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člen</w:t>
      </w:r>
    </w:p>
    <w:p w14:paraId="4B399EFD" w14:textId="77777777" w:rsidR="00FF524A" w:rsidRPr="003B2C94" w:rsidRDefault="00FF524A" w:rsidP="003B2C94">
      <w:pPr>
        <w:rPr>
          <w:rFonts w:asciiTheme="minorHAnsi" w:hAnsiTheme="minorHAnsi" w:cstheme="minorHAnsi"/>
          <w:noProof w:val="0"/>
          <w:sz w:val="20"/>
          <w:szCs w:val="20"/>
        </w:rPr>
      </w:pPr>
    </w:p>
    <w:p w14:paraId="7C952E3E" w14:textId="3D255E82"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Pogodba je sestavljena v štirih (4) enakih izvodih, od katerih prejme vsaka pogodbena stranka po dva (2) izvoda.</w:t>
      </w:r>
    </w:p>
    <w:p w14:paraId="5DA78747" w14:textId="6E9D5292" w:rsidR="009453C5" w:rsidRDefault="009453C5" w:rsidP="003B2C94">
      <w:pPr>
        <w:rPr>
          <w:rFonts w:asciiTheme="minorHAnsi" w:hAnsiTheme="minorHAnsi" w:cstheme="minorHAnsi"/>
          <w:noProof w:val="0"/>
          <w:sz w:val="20"/>
          <w:szCs w:val="20"/>
        </w:rPr>
      </w:pPr>
    </w:p>
    <w:p w14:paraId="2475AE3E" w14:textId="77777777" w:rsidR="007901EF" w:rsidRPr="003B2C94" w:rsidRDefault="007901EF" w:rsidP="003B2C94">
      <w:pPr>
        <w:rPr>
          <w:rFonts w:asciiTheme="minorHAnsi" w:hAnsiTheme="minorHAnsi" w:cstheme="minorHAnsi"/>
          <w:noProof w:val="0"/>
          <w:sz w:val="20"/>
          <w:szCs w:val="20"/>
        </w:rPr>
      </w:pPr>
    </w:p>
    <w:p w14:paraId="22C7C488" w14:textId="5CAEFE8A" w:rsidR="00E86B83" w:rsidRPr="003B2C94" w:rsidRDefault="00E86B83" w:rsidP="003B2C94">
      <w:pPr>
        <w:rPr>
          <w:rFonts w:asciiTheme="minorHAnsi" w:hAnsiTheme="minorHAnsi" w:cstheme="minorHAnsi"/>
          <w:noProof w:val="0"/>
          <w:sz w:val="20"/>
          <w:szCs w:val="20"/>
        </w:rPr>
      </w:pPr>
    </w:p>
    <w:tbl>
      <w:tblPr>
        <w:tblW w:w="0" w:type="auto"/>
        <w:tblLook w:val="04A0" w:firstRow="1" w:lastRow="0" w:firstColumn="1" w:lastColumn="0" w:noHBand="0" w:noVBand="1"/>
      </w:tblPr>
      <w:tblGrid>
        <w:gridCol w:w="4765"/>
        <w:gridCol w:w="4164"/>
      </w:tblGrid>
      <w:tr w:rsidR="00123C1D" w:rsidRPr="003B2C94" w14:paraId="197A733C" w14:textId="77777777" w:rsidTr="00623E13">
        <w:tc>
          <w:tcPr>
            <w:tcW w:w="4765" w:type="dxa"/>
          </w:tcPr>
          <w:p w14:paraId="127A2A8D" w14:textId="2B352E5E" w:rsidR="00123C1D" w:rsidRPr="003B2C94" w:rsidRDefault="002A07D8"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IZVAJALEC</w:t>
            </w:r>
            <w:r w:rsidR="00123C1D" w:rsidRPr="003B2C94">
              <w:rPr>
                <w:rFonts w:asciiTheme="minorHAnsi" w:hAnsiTheme="minorHAnsi" w:cstheme="minorHAnsi"/>
                <w:iCs/>
                <w:noProof w:val="0"/>
                <w:sz w:val="20"/>
                <w:szCs w:val="20"/>
              </w:rPr>
              <w:t>:</w:t>
            </w:r>
          </w:p>
          <w:p w14:paraId="73BF241C" w14:textId="77777777" w:rsidR="00123C1D" w:rsidRPr="003B2C94" w:rsidRDefault="00123C1D" w:rsidP="003B2C94">
            <w:pPr>
              <w:rPr>
                <w:rFonts w:asciiTheme="minorHAnsi" w:hAnsiTheme="minorHAnsi" w:cstheme="minorHAnsi"/>
                <w:bCs/>
                <w:iCs/>
                <w:noProof w:val="0"/>
                <w:sz w:val="20"/>
                <w:szCs w:val="20"/>
              </w:rPr>
            </w:pPr>
          </w:p>
          <w:permStart w:id="1292653742" w:edGrp="everyone"/>
          <w:p w14:paraId="06D92B8E" w14:textId="77777777" w:rsidR="00123C1D" w:rsidRPr="003B2C94" w:rsidRDefault="00123C1D" w:rsidP="003B2C94">
            <w:pP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92653742"/>
          </w:p>
          <w:p w14:paraId="546890EB" w14:textId="77777777" w:rsidR="00123C1D" w:rsidRPr="003B2C94" w:rsidRDefault="00123C1D" w:rsidP="003B2C94">
            <w:pPr>
              <w:rPr>
                <w:rFonts w:asciiTheme="minorHAnsi" w:hAnsiTheme="minorHAnsi" w:cstheme="minorHAnsi"/>
                <w:b/>
                <w:bCs/>
                <w:iCs/>
                <w:noProof w:val="0"/>
                <w:sz w:val="20"/>
                <w:szCs w:val="20"/>
              </w:rPr>
            </w:pPr>
          </w:p>
        </w:tc>
        <w:tc>
          <w:tcPr>
            <w:tcW w:w="4164" w:type="dxa"/>
          </w:tcPr>
          <w:p w14:paraId="4A8C7943"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NAROČNIK:</w:t>
            </w:r>
          </w:p>
          <w:p w14:paraId="0A14DCC7" w14:textId="77777777" w:rsidR="00123C1D" w:rsidRPr="003B2C94" w:rsidRDefault="00123C1D" w:rsidP="003B2C94">
            <w:pPr>
              <w:rPr>
                <w:rFonts w:asciiTheme="minorHAnsi" w:hAnsiTheme="minorHAnsi" w:cstheme="minorHAnsi"/>
                <w:bCs/>
                <w:iCs/>
                <w:noProof w:val="0"/>
                <w:sz w:val="20"/>
                <w:szCs w:val="20"/>
              </w:rPr>
            </w:pPr>
          </w:p>
          <w:p w14:paraId="5D66852C"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iCs/>
                <w:noProof w:val="0"/>
                <w:sz w:val="20"/>
                <w:szCs w:val="20"/>
              </w:rPr>
              <w:t>Agencija za komunikacijska omrežja in storitve Republike Slovenije</w:t>
            </w:r>
          </w:p>
          <w:p w14:paraId="410FE2BE" w14:textId="77777777" w:rsidR="00123C1D" w:rsidRPr="003B2C94" w:rsidRDefault="00123C1D" w:rsidP="003B2C94">
            <w:pPr>
              <w:rPr>
                <w:rFonts w:asciiTheme="minorHAnsi" w:hAnsiTheme="minorHAnsi" w:cstheme="minorHAnsi"/>
                <w:bCs/>
                <w:iCs/>
                <w:noProof w:val="0"/>
                <w:sz w:val="20"/>
                <w:szCs w:val="20"/>
              </w:rPr>
            </w:pPr>
          </w:p>
        </w:tc>
      </w:tr>
      <w:permStart w:id="1549731602" w:edGrp="everyone"/>
      <w:tr w:rsidR="00123C1D" w:rsidRPr="003B2C94" w14:paraId="7847B8FF" w14:textId="77777777" w:rsidTr="00623E13">
        <w:tc>
          <w:tcPr>
            <w:tcW w:w="4765" w:type="dxa"/>
          </w:tcPr>
          <w:p w14:paraId="09A380F8"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549731602"/>
          </w:p>
          <w:permStart w:id="1468883195" w:edGrp="everyone"/>
          <w:p w14:paraId="60975819"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468883195"/>
          </w:p>
        </w:tc>
        <w:tc>
          <w:tcPr>
            <w:tcW w:w="4164" w:type="dxa"/>
          </w:tcPr>
          <w:p w14:paraId="291BA527"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Mag. Tanja Muha</w:t>
            </w:r>
          </w:p>
          <w:p w14:paraId="249B9C7D"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direktorica</w:t>
            </w:r>
          </w:p>
          <w:p w14:paraId="00CF40A7" w14:textId="77777777" w:rsidR="00123C1D" w:rsidRPr="003B2C94" w:rsidRDefault="00123C1D" w:rsidP="003B2C94">
            <w:pPr>
              <w:rPr>
                <w:rFonts w:asciiTheme="minorHAnsi" w:hAnsiTheme="minorHAnsi" w:cstheme="minorHAnsi"/>
                <w:bCs/>
                <w:iCs/>
                <w:noProof w:val="0"/>
                <w:sz w:val="20"/>
                <w:szCs w:val="20"/>
              </w:rPr>
            </w:pPr>
          </w:p>
          <w:p w14:paraId="29F006F5" w14:textId="77777777" w:rsidR="00123C1D" w:rsidRPr="003B2C94" w:rsidRDefault="00123C1D" w:rsidP="003B2C94">
            <w:pPr>
              <w:rPr>
                <w:rFonts w:asciiTheme="minorHAnsi" w:hAnsiTheme="minorHAnsi" w:cstheme="minorHAnsi"/>
                <w:bCs/>
                <w:iCs/>
                <w:noProof w:val="0"/>
                <w:sz w:val="20"/>
                <w:szCs w:val="20"/>
              </w:rPr>
            </w:pPr>
          </w:p>
        </w:tc>
      </w:tr>
      <w:tr w:rsidR="00123C1D" w:rsidRPr="003B2C94" w14:paraId="24169234" w14:textId="77777777" w:rsidTr="00623E13">
        <w:tc>
          <w:tcPr>
            <w:tcW w:w="4765" w:type="dxa"/>
          </w:tcPr>
          <w:p w14:paraId="72910BBA"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w:t>
            </w:r>
            <w:proofErr w:type="spellStart"/>
            <w:r w:rsidRPr="003B2C94">
              <w:rPr>
                <w:rFonts w:asciiTheme="minorHAnsi" w:hAnsiTheme="minorHAnsi" w:cstheme="minorHAnsi"/>
                <w:b/>
                <w:iCs/>
                <w:noProof w:val="0"/>
                <w:sz w:val="20"/>
                <w:szCs w:val="20"/>
              </w:rPr>
              <w:t>xxxxx</w:t>
            </w:r>
            <w:proofErr w:type="spellEnd"/>
            <w:r w:rsidRPr="003B2C94">
              <w:rPr>
                <w:rFonts w:asciiTheme="minorHAnsi" w:hAnsiTheme="minorHAnsi" w:cstheme="minorHAnsi"/>
                <w:iCs/>
                <w:noProof w:val="0"/>
                <w:sz w:val="20"/>
                <w:szCs w:val="20"/>
              </w:rPr>
              <w:t xml:space="preserve">, dne </w:t>
            </w:r>
            <w:proofErr w:type="spellStart"/>
            <w:r w:rsidRPr="003B2C94">
              <w:rPr>
                <w:rFonts w:asciiTheme="minorHAnsi" w:hAnsiTheme="minorHAnsi" w:cstheme="minorHAnsi"/>
                <w:b/>
                <w:iCs/>
                <w:noProof w:val="0"/>
                <w:sz w:val="20"/>
                <w:szCs w:val="20"/>
              </w:rPr>
              <w:t>xxxxx</w:t>
            </w:r>
            <w:proofErr w:type="spellEnd"/>
          </w:p>
        </w:tc>
        <w:tc>
          <w:tcPr>
            <w:tcW w:w="4164" w:type="dxa"/>
          </w:tcPr>
          <w:p w14:paraId="417BD52F"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Ljubljani, dne </w:t>
            </w:r>
            <w:proofErr w:type="spellStart"/>
            <w:r w:rsidRPr="003B2C94">
              <w:rPr>
                <w:rFonts w:asciiTheme="minorHAnsi" w:hAnsiTheme="minorHAnsi" w:cstheme="minorHAnsi"/>
                <w:b/>
                <w:iCs/>
                <w:noProof w:val="0"/>
                <w:sz w:val="20"/>
                <w:szCs w:val="20"/>
              </w:rPr>
              <w:t>xxxxx</w:t>
            </w:r>
            <w:proofErr w:type="spellEnd"/>
          </w:p>
          <w:p w14:paraId="46AE343B" w14:textId="77777777" w:rsidR="00123C1D" w:rsidRPr="003B2C94" w:rsidRDefault="00123C1D" w:rsidP="003B2C94">
            <w:pPr>
              <w:rPr>
                <w:rFonts w:asciiTheme="minorHAnsi" w:hAnsiTheme="minorHAnsi" w:cstheme="minorHAnsi"/>
                <w:bCs/>
                <w:iCs/>
                <w:noProof w:val="0"/>
                <w:sz w:val="20"/>
                <w:szCs w:val="20"/>
              </w:rPr>
            </w:pPr>
          </w:p>
        </w:tc>
      </w:tr>
    </w:tbl>
    <w:p w14:paraId="2C103D8F" w14:textId="155CBD84" w:rsidR="00FF524A" w:rsidRPr="003B2C94" w:rsidRDefault="00FF524A" w:rsidP="003B2C94">
      <w:p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Priloge: </w:t>
      </w:r>
    </w:p>
    <w:p w14:paraId="06165A3D" w14:textId="6462784C" w:rsidR="00FF524A" w:rsidRPr="003B2C9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ponudba z dne</w:t>
      </w:r>
      <w:r w:rsidR="00CD4ECF" w:rsidRPr="003B2C94">
        <w:rPr>
          <w:rFonts w:asciiTheme="minorHAnsi" w:hAnsiTheme="minorHAnsi" w:cstheme="minorHAnsi"/>
          <w:bCs/>
          <w:iCs/>
          <w:noProof w:val="0"/>
          <w:sz w:val="20"/>
          <w:szCs w:val="20"/>
        </w:rPr>
        <w:t xml:space="preserve"> </w:t>
      </w:r>
      <w:permStart w:id="136931375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369313752"/>
      <w:r w:rsidR="007869F4" w:rsidRPr="003B2C94">
        <w:rPr>
          <w:rFonts w:asciiTheme="minorHAnsi" w:hAnsiTheme="minorHAnsi" w:cstheme="minorHAnsi"/>
          <w:bCs/>
          <w:iCs/>
          <w:noProof w:val="0"/>
          <w:sz w:val="20"/>
          <w:szCs w:val="20"/>
        </w:rPr>
        <w:t>,</w:t>
      </w:r>
      <w:r w:rsidRPr="003B2C94">
        <w:rPr>
          <w:rFonts w:asciiTheme="minorHAnsi" w:hAnsiTheme="minorHAnsi" w:cstheme="minorHAnsi"/>
          <w:bCs/>
          <w:iCs/>
          <w:noProof w:val="0"/>
          <w:sz w:val="20"/>
          <w:szCs w:val="20"/>
        </w:rPr>
        <w:t xml:space="preserve"> katere del je predračun,</w:t>
      </w:r>
    </w:p>
    <w:p w14:paraId="22908DFC" w14:textId="6888126A" w:rsidR="00FF524A" w:rsidRPr="00B60DD8"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dokumentacija v zvezi z oddajo javnega naročila, št. </w:t>
      </w:r>
      <w:r w:rsidR="00351CC7" w:rsidRPr="003B2C94">
        <w:rPr>
          <w:rFonts w:asciiTheme="minorHAnsi" w:hAnsiTheme="minorHAnsi" w:cstheme="minorHAnsi"/>
          <w:noProof w:val="0"/>
          <w:sz w:val="20"/>
          <w:szCs w:val="20"/>
        </w:rPr>
        <w:t>430</w:t>
      </w:r>
      <w:r w:rsidR="00351CC7">
        <w:rPr>
          <w:rFonts w:asciiTheme="minorHAnsi" w:hAnsiTheme="minorHAnsi" w:cstheme="minorHAnsi"/>
          <w:noProof w:val="0"/>
          <w:sz w:val="20"/>
          <w:szCs w:val="20"/>
        </w:rPr>
        <w:t>-22</w:t>
      </w:r>
      <w:r w:rsidR="00351CC7" w:rsidRPr="003B2C94">
        <w:rPr>
          <w:rFonts w:asciiTheme="minorHAnsi" w:hAnsiTheme="minorHAnsi" w:cstheme="minorHAnsi"/>
          <w:noProof w:val="0"/>
          <w:sz w:val="20"/>
          <w:szCs w:val="20"/>
        </w:rPr>
        <w:t>/202</w:t>
      </w:r>
      <w:r w:rsidR="00351CC7">
        <w:rPr>
          <w:rFonts w:asciiTheme="minorHAnsi" w:hAnsiTheme="minorHAnsi" w:cstheme="minorHAnsi"/>
          <w:noProof w:val="0"/>
          <w:sz w:val="20"/>
          <w:szCs w:val="20"/>
        </w:rPr>
        <w:t>2/</w:t>
      </w:r>
      <w:r w:rsidR="00351CC7" w:rsidRPr="00686CE1">
        <w:rPr>
          <w:rFonts w:asciiTheme="minorHAnsi" w:hAnsiTheme="minorHAnsi" w:cstheme="minorHAnsi"/>
          <w:noProof w:val="0"/>
          <w:sz w:val="20"/>
          <w:szCs w:val="20"/>
        </w:rPr>
        <w:t xml:space="preserve">3 z </w:t>
      </w:r>
      <w:r w:rsidR="00686CE1" w:rsidRPr="00686CE1">
        <w:rPr>
          <w:rFonts w:asciiTheme="minorHAnsi" w:hAnsiTheme="minorHAnsi" w:cstheme="minorHAnsi"/>
          <w:noProof w:val="0"/>
          <w:sz w:val="20"/>
          <w:szCs w:val="20"/>
        </w:rPr>
        <w:t>dne 8</w:t>
      </w:r>
      <w:r w:rsidR="00351CC7" w:rsidRPr="00686CE1">
        <w:rPr>
          <w:rFonts w:asciiTheme="minorHAnsi" w:hAnsiTheme="minorHAnsi" w:cstheme="minorHAnsi"/>
          <w:noProof w:val="0"/>
          <w:sz w:val="20"/>
          <w:szCs w:val="20"/>
        </w:rPr>
        <w:t>. 3. 2022</w:t>
      </w:r>
      <w:r w:rsidR="007869F4" w:rsidRPr="00686CE1">
        <w:rPr>
          <w:rFonts w:asciiTheme="minorHAnsi" w:hAnsiTheme="minorHAnsi" w:cstheme="minorHAnsi"/>
          <w:bCs/>
          <w:iCs/>
          <w:noProof w:val="0"/>
          <w:sz w:val="20"/>
          <w:szCs w:val="20"/>
        </w:rPr>
        <w:t>.</w:t>
      </w:r>
    </w:p>
    <w:p w14:paraId="399123E4" w14:textId="18713CF9" w:rsidR="0072097A" w:rsidRPr="003B2C94" w:rsidRDefault="0072097A" w:rsidP="003B2C94">
      <w:pPr>
        <w:widowControl w:val="0"/>
        <w:jc w:val="left"/>
        <w:rPr>
          <w:rFonts w:asciiTheme="minorHAnsi" w:hAnsiTheme="minorHAnsi" w:cstheme="minorHAnsi"/>
          <w:noProof w:val="0"/>
        </w:rPr>
      </w:pPr>
    </w:p>
    <w:sectPr w:rsidR="0072097A" w:rsidRPr="003B2C94"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C7DF" w16cid:durableId="236A27E1"/>
  <w16cid:commentId w16cid:paraId="7DD0AFA8" w16cid:durableId="23713C52"/>
  <w16cid:commentId w16cid:paraId="29B6E347" w16cid:durableId="23713DF1"/>
  <w16cid:commentId w16cid:paraId="56ACE949" w16cid:durableId="23698A90"/>
  <w16cid:commentId w16cid:paraId="10636ACD" w16cid:durableId="23698A91"/>
  <w16cid:commentId w16cid:paraId="5641EFC9" w16cid:durableId="23713C55"/>
  <w16cid:commentId w16cid:paraId="2BCAA893" w16cid:durableId="23713FFB"/>
  <w16cid:commentId w16cid:paraId="695B7A90" w16cid:durableId="236992A2"/>
  <w16cid:commentId w16cid:paraId="26F4E75A" w16cid:durableId="23713C57"/>
  <w16cid:commentId w16cid:paraId="75BBD7A1" w16cid:durableId="23714018"/>
  <w16cid:commentId w16cid:paraId="3818C580" w16cid:durableId="2369A742"/>
  <w16cid:commentId w16cid:paraId="3EF2A1DD" w16cid:durableId="23713C59"/>
  <w16cid:commentId w16cid:paraId="4E6A7FE4" w16cid:durableId="23714055"/>
  <w16cid:commentId w16cid:paraId="13181D3E" w16cid:durableId="23698A92"/>
  <w16cid:commentId w16cid:paraId="0A84A383" w16cid:durableId="23713C5B"/>
  <w16cid:commentId w16cid:paraId="49FAAEE4" w16cid:durableId="23716B57"/>
  <w16cid:commentId w16cid:paraId="4A1BD937" w16cid:durableId="23698A93"/>
  <w16cid:commentId w16cid:paraId="17F59600" w16cid:durableId="23698A94"/>
  <w16cid:commentId w16cid:paraId="41ABE5D4" w16cid:durableId="23699A20"/>
  <w16cid:commentId w16cid:paraId="6FF66575" w16cid:durableId="23713C5F"/>
  <w16cid:commentId w16cid:paraId="65A26702" w16cid:durableId="23716AFC"/>
  <w16cid:commentId w16cid:paraId="17399C99" w16cid:durableId="236A46E2"/>
  <w16cid:commentId w16cid:paraId="4939516A" w16cid:durableId="23713C61"/>
  <w16cid:commentId w16cid:paraId="2FE6B7D1" w16cid:durableId="237141B6"/>
  <w16cid:commentId w16cid:paraId="2FA6D5F5" w16cid:durableId="236998E8"/>
  <w16cid:commentId w16cid:paraId="5DB3E5B8" w16cid:durableId="23713C63"/>
  <w16cid:commentId w16cid:paraId="655AF0C8" w16cid:durableId="237143D0"/>
  <w16cid:commentId w16cid:paraId="5EEFD4ED" w16cid:durableId="23698A95"/>
  <w16cid:commentId w16cid:paraId="31A5D1EC" w16cid:durableId="237142A8"/>
  <w16cid:commentId w16cid:paraId="4B64B67D" w16cid:durableId="23698A96"/>
  <w16cid:commentId w16cid:paraId="195FC959" w16cid:durableId="23699EF1"/>
  <w16cid:commentId w16cid:paraId="55FBAEEB" w16cid:durableId="23713C67"/>
  <w16cid:commentId w16cid:paraId="0C42375E" w16cid:durableId="23714366"/>
  <w16cid:commentId w16cid:paraId="06632247" w16cid:durableId="2369A00E"/>
  <w16cid:commentId w16cid:paraId="27E8D03B" w16cid:durableId="23713C69"/>
  <w16cid:commentId w16cid:paraId="2B46B84E" w16cid:durableId="237143FB"/>
  <w16cid:commentId w16cid:paraId="2A0DDB6B" w16cid:durableId="2369A6B8"/>
  <w16cid:commentId w16cid:paraId="718FA9FC" w16cid:durableId="23713C6B"/>
  <w16cid:commentId w16cid:paraId="4A8F41CA" w16cid:durableId="237152AA"/>
  <w16cid:commentId w16cid:paraId="06BF3384" w16cid:durableId="2369ACE0"/>
  <w16cid:commentId w16cid:paraId="69EB0A37" w16cid:durableId="23713C6D"/>
  <w16cid:commentId w16cid:paraId="59C0881A" w16cid:durableId="237152E1"/>
  <w16cid:commentId w16cid:paraId="03FEDF5B" w16cid:durableId="236A50DC"/>
  <w16cid:commentId w16cid:paraId="2B7F91DD" w16cid:durableId="23713C6F"/>
  <w16cid:commentId w16cid:paraId="42C33268" w16cid:durableId="2371530B"/>
  <w16cid:commentId w16cid:paraId="6324108A" w16cid:durableId="236A5212"/>
  <w16cid:commentId w16cid:paraId="0319554F" w16cid:durableId="23713C71"/>
  <w16cid:commentId w16cid:paraId="7537A911" w16cid:durableId="23715324"/>
  <w16cid:commentId w16cid:paraId="000126F4" w16cid:durableId="236A5512"/>
  <w16cid:commentId w16cid:paraId="52748B59" w16cid:durableId="23713C73"/>
  <w16cid:commentId w16cid:paraId="1D10C8E2" w16cid:durableId="236A2B88"/>
  <w16cid:commentId w16cid:paraId="5D2BF99D" w16cid:durableId="23713C75"/>
  <w16cid:commentId w16cid:paraId="4A0DDD3A" w16cid:durableId="237153B9"/>
  <w16cid:commentId w16cid:paraId="21B1ACD1" w16cid:durableId="2371DA56"/>
  <w16cid:commentId w16cid:paraId="7D10061D" w16cid:durableId="23698A99"/>
  <w16cid:commentId w16cid:paraId="4A47CD85" w16cid:durableId="23715C91"/>
  <w16cid:commentId w16cid:paraId="44D0D25A" w16cid:durableId="23698A9A"/>
  <w16cid:commentId w16cid:paraId="5EE109E4" w16cid:durableId="2369B04D"/>
  <w16cid:commentId w16cid:paraId="12B7D69C" w16cid:durableId="2369B35E"/>
  <w16cid:commentId w16cid:paraId="17096712" w16cid:durableId="23713C7A"/>
  <w16cid:commentId w16cid:paraId="0D34D5C7" w16cid:durableId="23715DA0"/>
  <w16cid:commentId w16cid:paraId="20CBB961" w16cid:durableId="2369B542"/>
  <w16cid:commentId w16cid:paraId="63650C3D" w16cid:durableId="236A28F6"/>
  <w16cid:commentId w16cid:paraId="2E49424B" w16cid:durableId="236A13C1"/>
  <w16cid:commentId w16cid:paraId="37B1696A" w16cid:durableId="23713C7E"/>
  <w16cid:commentId w16cid:paraId="384165A9" w16cid:durableId="23716269"/>
  <w16cid:commentId w16cid:paraId="34E0D588" w16cid:durableId="23698A9B"/>
  <w16cid:commentId w16cid:paraId="6E89F85E" w16cid:durableId="23698A9C"/>
  <w16cid:commentId w16cid:paraId="7164A67A" w16cid:durableId="236A1B5F"/>
  <w16cid:commentId w16cid:paraId="3ABE31C6" w16cid:durableId="23698A9D"/>
  <w16cid:commentId w16cid:paraId="2C6927D5" w16cid:durableId="236A1B8A"/>
  <w16cid:commentId w16cid:paraId="4D83FED1" w16cid:durableId="23713C84"/>
  <w16cid:commentId w16cid:paraId="3D58A55A" w16cid:durableId="23698A9E"/>
  <w16cid:commentId w16cid:paraId="6D9D4EEB" w16cid:durableId="236A1E7B"/>
  <w16cid:commentId w16cid:paraId="4FE669B1" w16cid:durableId="23713C87"/>
  <w16cid:commentId w16cid:paraId="5CA25A56" w16cid:durableId="2371637C"/>
  <w16cid:commentId w16cid:paraId="3DC764A1" w16cid:durableId="23716CEC"/>
  <w16cid:commentId w16cid:paraId="37B48B48" w16cid:durableId="23698A9F"/>
  <w16cid:commentId w16cid:paraId="02783182" w16cid:durableId="236A2C80"/>
  <w16cid:commentId w16cid:paraId="54D4A153" w16cid:durableId="237165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48AB1" w14:textId="77777777" w:rsidR="00FF5039" w:rsidRDefault="00FF5039" w:rsidP="00184F9B">
      <w:r>
        <w:separator/>
      </w:r>
    </w:p>
  </w:endnote>
  <w:endnote w:type="continuationSeparator" w:id="0">
    <w:p w14:paraId="48E4E2F8" w14:textId="77777777" w:rsidR="00FF5039" w:rsidRDefault="00FF503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951B49" w:rsidRDefault="00951B49" w:rsidP="003B0F4B">
    <w:pPr>
      <w:pStyle w:val="Telobesedila"/>
      <w:spacing w:before="75"/>
      <w:ind w:left="0" w:right="-404"/>
      <w:rPr>
        <w:color w:val="231F20"/>
        <w:spacing w:val="-6"/>
      </w:rPr>
    </w:pPr>
  </w:p>
  <w:p w14:paraId="70104A14" w14:textId="77777777" w:rsidR="00951B49" w:rsidRDefault="00951B4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951B49" w:rsidRPr="003B0F4B" w:rsidRDefault="00951B4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095C19C9" w14:textId="77777777" w:rsidTr="009079D1">
      <w:tc>
        <w:tcPr>
          <w:tcW w:w="4535" w:type="dxa"/>
        </w:tcPr>
        <w:p w14:paraId="0D5BDAEB" w14:textId="77777777" w:rsidR="00951B49" w:rsidRPr="00EC2F5E" w:rsidRDefault="00951B49" w:rsidP="009079D1">
          <w:pPr>
            <w:spacing w:before="4" w:line="150" w:lineRule="exact"/>
            <w:rPr>
              <w:rFonts w:cs="Arial"/>
              <w:sz w:val="14"/>
              <w:szCs w:val="14"/>
            </w:rPr>
          </w:pPr>
        </w:p>
      </w:tc>
      <w:tc>
        <w:tcPr>
          <w:tcW w:w="4535" w:type="dxa"/>
        </w:tcPr>
        <w:p w14:paraId="17EA0F5D" w14:textId="7757EAF2"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E728FD">
            <w:rPr>
              <w:rFonts w:eastAsia="Calibri" w:cs="Arial"/>
              <w:color w:val="231F20"/>
              <w:sz w:val="14"/>
              <w:szCs w:val="14"/>
            </w:rPr>
            <w:t>18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E728FD">
            <w:rPr>
              <w:rFonts w:eastAsia="Calibri" w:cs="Arial"/>
              <w:color w:val="231F20"/>
              <w:sz w:val="14"/>
              <w:szCs w:val="14"/>
            </w:rPr>
            <w:t>18</w:t>
          </w:r>
          <w:r w:rsidRPr="00EC2F5E">
            <w:rPr>
              <w:rFonts w:eastAsia="Calibri" w:cs="Arial"/>
              <w:color w:val="231F20"/>
              <w:sz w:val="14"/>
              <w:szCs w:val="14"/>
            </w:rPr>
            <w:fldChar w:fldCharType="end"/>
          </w:r>
        </w:p>
      </w:tc>
    </w:tr>
  </w:tbl>
  <w:p w14:paraId="2D55F3EF" w14:textId="77777777" w:rsidR="00951B49" w:rsidRPr="006A61D4" w:rsidRDefault="00951B4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14CB659C" w14:textId="77777777" w:rsidTr="009079D1">
      <w:tc>
        <w:tcPr>
          <w:tcW w:w="4535" w:type="dxa"/>
        </w:tcPr>
        <w:p w14:paraId="2DBD6D4A" w14:textId="77777777" w:rsidR="00951B49" w:rsidRPr="00EC2F5E" w:rsidRDefault="00951B49" w:rsidP="009079D1">
          <w:pPr>
            <w:spacing w:before="4" w:line="150" w:lineRule="exact"/>
            <w:rPr>
              <w:rFonts w:cs="Arial"/>
              <w:sz w:val="14"/>
              <w:szCs w:val="14"/>
            </w:rPr>
          </w:pPr>
        </w:p>
      </w:tc>
      <w:tc>
        <w:tcPr>
          <w:tcW w:w="4535" w:type="dxa"/>
        </w:tcPr>
        <w:p w14:paraId="57167D22" w14:textId="66061FEF"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E728F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E728FD">
            <w:rPr>
              <w:rFonts w:eastAsia="Calibri" w:cs="Arial"/>
              <w:color w:val="231F20"/>
              <w:sz w:val="14"/>
              <w:szCs w:val="14"/>
            </w:rPr>
            <w:t>18</w:t>
          </w:r>
          <w:r w:rsidRPr="00EC2F5E">
            <w:rPr>
              <w:rFonts w:eastAsia="Calibri" w:cs="Arial"/>
              <w:color w:val="231F20"/>
              <w:sz w:val="14"/>
              <w:szCs w:val="14"/>
            </w:rPr>
            <w:fldChar w:fldCharType="end"/>
          </w:r>
        </w:p>
      </w:tc>
    </w:tr>
  </w:tbl>
  <w:p w14:paraId="5A05C67F" w14:textId="77777777" w:rsidR="00951B49" w:rsidRPr="006A61D4" w:rsidRDefault="00951B4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F72EA" w14:textId="77777777" w:rsidR="00FF5039" w:rsidRDefault="00FF5039" w:rsidP="00184F9B">
      <w:r>
        <w:separator/>
      </w:r>
    </w:p>
  </w:footnote>
  <w:footnote w:type="continuationSeparator" w:id="0">
    <w:p w14:paraId="5C56F269" w14:textId="77777777" w:rsidR="00FF5039" w:rsidRDefault="00FF5039"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951B49" w:rsidRDefault="00951B49"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951B49" w:rsidRDefault="00951B49"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951B49" w:rsidRDefault="00951B49"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298EB4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15713EE"/>
    <w:multiLevelType w:val="hybridMultilevel"/>
    <w:tmpl w:val="AA505B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7570D8"/>
    <w:multiLevelType w:val="hybridMultilevel"/>
    <w:tmpl w:val="0B947D7A"/>
    <w:lvl w:ilvl="0" w:tplc="1450A3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7A134C"/>
    <w:multiLevelType w:val="hybridMultilevel"/>
    <w:tmpl w:val="DCA67B6E"/>
    <w:lvl w:ilvl="0" w:tplc="FE886F3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C45B6B"/>
    <w:multiLevelType w:val="hybridMultilevel"/>
    <w:tmpl w:val="D848C4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A072FD"/>
    <w:multiLevelType w:val="hybridMultilevel"/>
    <w:tmpl w:val="5AAABB4A"/>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5F35CC"/>
    <w:multiLevelType w:val="multilevel"/>
    <w:tmpl w:val="3EF806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2551643"/>
    <w:multiLevelType w:val="hybridMultilevel"/>
    <w:tmpl w:val="7DEAD73C"/>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A50DC2"/>
    <w:multiLevelType w:val="hybridMultilevel"/>
    <w:tmpl w:val="586CA8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CD63CD"/>
    <w:multiLevelType w:val="hybridMultilevel"/>
    <w:tmpl w:val="59E4190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331FFB"/>
    <w:multiLevelType w:val="hybridMultilevel"/>
    <w:tmpl w:val="79669F16"/>
    <w:lvl w:ilvl="0" w:tplc="8AEC1E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687BBF"/>
    <w:multiLevelType w:val="hybridMultilevel"/>
    <w:tmpl w:val="467C9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B32D2F"/>
    <w:multiLevelType w:val="hybridMultilevel"/>
    <w:tmpl w:val="29D4169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E004A9"/>
    <w:multiLevelType w:val="hybridMultilevel"/>
    <w:tmpl w:val="715A2104"/>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2F6C5E"/>
    <w:multiLevelType w:val="hybridMultilevel"/>
    <w:tmpl w:val="06567B22"/>
    <w:lvl w:ilvl="0" w:tplc="0302CB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32" w15:restartNumberingAfterBreak="0">
    <w:nsid w:val="5D6403F9"/>
    <w:multiLevelType w:val="hybridMultilevel"/>
    <w:tmpl w:val="E410B702"/>
    <w:lvl w:ilvl="0" w:tplc="1834CF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4" w15:restartNumberingAfterBreak="0">
    <w:nsid w:val="5F8F2EFF"/>
    <w:multiLevelType w:val="hybridMultilevel"/>
    <w:tmpl w:val="2DEAD86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5"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137EAF"/>
    <w:multiLevelType w:val="hybridMultilevel"/>
    <w:tmpl w:val="9A0E9B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3F77FB"/>
    <w:multiLevelType w:val="hybridMultilevel"/>
    <w:tmpl w:val="57DE35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D44315"/>
    <w:multiLevelType w:val="hybridMultilevel"/>
    <w:tmpl w:val="7EFE69D2"/>
    <w:lvl w:ilvl="0" w:tplc="07E2A7E0">
      <w:numFmt w:val="bullet"/>
      <w:lvlText w:val="-"/>
      <w:lvlJc w:val="left"/>
      <w:pPr>
        <w:ind w:left="1146" w:hanging="360"/>
      </w:pPr>
      <w:rPr>
        <w:rFonts w:asciiTheme="minorHAnsi" w:eastAsia="Times New Roman" w:hAnsiTheme="minorHAnsi" w:cstheme="minorHAns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47"/>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1"/>
  </w:num>
  <w:num w:numId="4">
    <w:abstractNumId w:val="6"/>
  </w:num>
  <w:num w:numId="5">
    <w:abstractNumId w:val="11"/>
  </w:num>
  <w:num w:numId="6">
    <w:abstractNumId w:val="16"/>
  </w:num>
  <w:num w:numId="7">
    <w:abstractNumId w:val="26"/>
  </w:num>
  <w:num w:numId="8">
    <w:abstractNumId w:val="31"/>
  </w:num>
  <w:num w:numId="9">
    <w:abstractNumId w:val="43"/>
  </w:num>
  <w:num w:numId="10">
    <w:abstractNumId w:val="10"/>
  </w:num>
  <w:num w:numId="11">
    <w:abstractNumId w:val="38"/>
  </w:num>
  <w:num w:numId="12">
    <w:abstractNumId w:val="7"/>
  </w:num>
  <w:num w:numId="13">
    <w:abstractNumId w:val="29"/>
  </w:num>
  <w:num w:numId="14">
    <w:abstractNumId w:val="20"/>
  </w:num>
  <w:num w:numId="15">
    <w:abstractNumId w:val="39"/>
  </w:num>
  <w:num w:numId="16">
    <w:abstractNumId w:val="42"/>
  </w:num>
  <w:num w:numId="17">
    <w:abstractNumId w:val="8"/>
  </w:num>
  <w:num w:numId="18">
    <w:abstractNumId w:val="46"/>
  </w:num>
  <w:num w:numId="19">
    <w:abstractNumId w:val="15"/>
  </w:num>
  <w:num w:numId="20">
    <w:abstractNumId w:val="44"/>
  </w:num>
  <w:num w:numId="21">
    <w:abstractNumId w:val="13"/>
  </w:num>
  <w:num w:numId="22">
    <w:abstractNumId w:val="4"/>
  </w:num>
  <w:num w:numId="23">
    <w:abstractNumId w:val="9"/>
  </w:num>
  <w:num w:numId="24">
    <w:abstractNumId w:val="36"/>
  </w:num>
  <w:num w:numId="25">
    <w:abstractNumId w:val="35"/>
  </w:num>
  <w:num w:numId="26">
    <w:abstractNumId w:val="45"/>
  </w:num>
  <w:num w:numId="27">
    <w:abstractNumId w:val="14"/>
  </w:num>
  <w:num w:numId="28">
    <w:abstractNumId w:val="30"/>
  </w:num>
  <w:num w:numId="29">
    <w:abstractNumId w:val="18"/>
  </w:num>
  <w:num w:numId="30">
    <w:abstractNumId w:val="3"/>
  </w:num>
  <w:num w:numId="31">
    <w:abstractNumId w:val="23"/>
  </w:num>
  <w:num w:numId="32">
    <w:abstractNumId w:val="25"/>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1"/>
  </w:num>
  <w:num w:numId="36">
    <w:abstractNumId w:val="5"/>
  </w:num>
  <w:num w:numId="37">
    <w:abstractNumId w:val="34"/>
  </w:num>
  <w:num w:numId="38">
    <w:abstractNumId w:val="37"/>
  </w:num>
  <w:num w:numId="39">
    <w:abstractNumId w:val="2"/>
  </w:num>
  <w:num w:numId="40">
    <w:abstractNumId w:val="40"/>
  </w:num>
  <w:num w:numId="41">
    <w:abstractNumId w:val="22"/>
  </w:num>
  <w:num w:numId="42">
    <w:abstractNumId w:val="12"/>
  </w:num>
  <w:num w:numId="43">
    <w:abstractNumId w:val="24"/>
  </w:num>
  <w:num w:numId="44">
    <w:abstractNumId w:val="28"/>
  </w:num>
  <w:num w:numId="45">
    <w:abstractNumId w:val="0"/>
  </w:num>
  <w:num w:numId="46">
    <w:abstractNumId w:val="32"/>
  </w:num>
  <w:num w:numId="47">
    <w:abstractNumId w:val="27"/>
  </w:num>
  <w:num w:numId="48">
    <w:abstractNumId w:val="41"/>
  </w:num>
  <w:num w:numId="49">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ocumentProtection w:edit="comments" w:formatting="1" w:enforcement="1" w:cryptProviderType="rsaAES" w:cryptAlgorithmClass="hash" w:cryptAlgorithmType="typeAny" w:cryptAlgorithmSid="14" w:cryptSpinCount="100000" w:hash="WrUM4cs4U4lKM9JPSqPyOhRx5V5iay7moiIIbxy71axy8gA5CLBhCPccScXH5i0FKj+KZT7nnbemHFYmKMFMXw==" w:salt="jXm5cqkxx8xWjT723tL2Dg=="/>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2D3D"/>
    <w:rsid w:val="000248EB"/>
    <w:rsid w:val="00026081"/>
    <w:rsid w:val="00026F10"/>
    <w:rsid w:val="00027BDE"/>
    <w:rsid w:val="00031CEE"/>
    <w:rsid w:val="00037A8C"/>
    <w:rsid w:val="00041D2D"/>
    <w:rsid w:val="00042B77"/>
    <w:rsid w:val="000430F0"/>
    <w:rsid w:val="00045929"/>
    <w:rsid w:val="00046128"/>
    <w:rsid w:val="000465A6"/>
    <w:rsid w:val="000466EE"/>
    <w:rsid w:val="00046F05"/>
    <w:rsid w:val="000528ED"/>
    <w:rsid w:val="000535FF"/>
    <w:rsid w:val="0005717C"/>
    <w:rsid w:val="00065D65"/>
    <w:rsid w:val="00067FEC"/>
    <w:rsid w:val="0007140E"/>
    <w:rsid w:val="0007397C"/>
    <w:rsid w:val="00074577"/>
    <w:rsid w:val="00076EEF"/>
    <w:rsid w:val="0007709E"/>
    <w:rsid w:val="000800EA"/>
    <w:rsid w:val="0008238B"/>
    <w:rsid w:val="00082E44"/>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A7F6B"/>
    <w:rsid w:val="000B0E07"/>
    <w:rsid w:val="000B1B28"/>
    <w:rsid w:val="000B32C9"/>
    <w:rsid w:val="000B41E9"/>
    <w:rsid w:val="000C113A"/>
    <w:rsid w:val="000C1BD5"/>
    <w:rsid w:val="000C48D9"/>
    <w:rsid w:val="000C4919"/>
    <w:rsid w:val="000C4B3A"/>
    <w:rsid w:val="000C571E"/>
    <w:rsid w:val="000D08B6"/>
    <w:rsid w:val="000D274A"/>
    <w:rsid w:val="000D2C61"/>
    <w:rsid w:val="000D2EE6"/>
    <w:rsid w:val="000D2F9D"/>
    <w:rsid w:val="000D3E31"/>
    <w:rsid w:val="000D5A30"/>
    <w:rsid w:val="000D708A"/>
    <w:rsid w:val="000D723D"/>
    <w:rsid w:val="000D77F4"/>
    <w:rsid w:val="000E109E"/>
    <w:rsid w:val="000E4EAF"/>
    <w:rsid w:val="000E55E0"/>
    <w:rsid w:val="000E6310"/>
    <w:rsid w:val="000E6659"/>
    <w:rsid w:val="000E68BB"/>
    <w:rsid w:val="000E7321"/>
    <w:rsid w:val="000F152F"/>
    <w:rsid w:val="000F1D51"/>
    <w:rsid w:val="000F2C1E"/>
    <w:rsid w:val="000F32FE"/>
    <w:rsid w:val="000F3C7B"/>
    <w:rsid w:val="00100669"/>
    <w:rsid w:val="001012AF"/>
    <w:rsid w:val="00101985"/>
    <w:rsid w:val="00101C9C"/>
    <w:rsid w:val="00102653"/>
    <w:rsid w:val="00102917"/>
    <w:rsid w:val="001037A2"/>
    <w:rsid w:val="00104F5F"/>
    <w:rsid w:val="001078C0"/>
    <w:rsid w:val="001114CA"/>
    <w:rsid w:val="0011192C"/>
    <w:rsid w:val="00114094"/>
    <w:rsid w:val="00121E78"/>
    <w:rsid w:val="00122F6A"/>
    <w:rsid w:val="00123C1D"/>
    <w:rsid w:val="00123FD1"/>
    <w:rsid w:val="0012763D"/>
    <w:rsid w:val="00130114"/>
    <w:rsid w:val="00131964"/>
    <w:rsid w:val="0013297B"/>
    <w:rsid w:val="001331FA"/>
    <w:rsid w:val="0013339C"/>
    <w:rsid w:val="00134566"/>
    <w:rsid w:val="00137DF5"/>
    <w:rsid w:val="00143FC5"/>
    <w:rsid w:val="00144098"/>
    <w:rsid w:val="0014488C"/>
    <w:rsid w:val="0015003B"/>
    <w:rsid w:val="00152C76"/>
    <w:rsid w:val="00153FD7"/>
    <w:rsid w:val="00156833"/>
    <w:rsid w:val="00157216"/>
    <w:rsid w:val="001631E7"/>
    <w:rsid w:val="001644E2"/>
    <w:rsid w:val="00164D78"/>
    <w:rsid w:val="00165089"/>
    <w:rsid w:val="0016662B"/>
    <w:rsid w:val="00167181"/>
    <w:rsid w:val="00175B16"/>
    <w:rsid w:val="0017604D"/>
    <w:rsid w:val="001762F1"/>
    <w:rsid w:val="00180C7D"/>
    <w:rsid w:val="00182E1B"/>
    <w:rsid w:val="00183002"/>
    <w:rsid w:val="00184F9B"/>
    <w:rsid w:val="001860C1"/>
    <w:rsid w:val="001861BE"/>
    <w:rsid w:val="00186533"/>
    <w:rsid w:val="00191D03"/>
    <w:rsid w:val="0019277E"/>
    <w:rsid w:val="00193CF6"/>
    <w:rsid w:val="001957C0"/>
    <w:rsid w:val="001958C2"/>
    <w:rsid w:val="001961D5"/>
    <w:rsid w:val="001961ED"/>
    <w:rsid w:val="00196965"/>
    <w:rsid w:val="001A4E02"/>
    <w:rsid w:val="001A5E10"/>
    <w:rsid w:val="001A6746"/>
    <w:rsid w:val="001A6D79"/>
    <w:rsid w:val="001A7637"/>
    <w:rsid w:val="001B118D"/>
    <w:rsid w:val="001B385D"/>
    <w:rsid w:val="001B4CE6"/>
    <w:rsid w:val="001C1C50"/>
    <w:rsid w:val="001C2186"/>
    <w:rsid w:val="001C57D9"/>
    <w:rsid w:val="001C61AD"/>
    <w:rsid w:val="001D0BEE"/>
    <w:rsid w:val="001D1686"/>
    <w:rsid w:val="001D242E"/>
    <w:rsid w:val="001D4243"/>
    <w:rsid w:val="001D5371"/>
    <w:rsid w:val="001E03E0"/>
    <w:rsid w:val="001E1CEB"/>
    <w:rsid w:val="001E2F70"/>
    <w:rsid w:val="001E5F50"/>
    <w:rsid w:val="001E62A1"/>
    <w:rsid w:val="001E7300"/>
    <w:rsid w:val="001F09D0"/>
    <w:rsid w:val="001F3348"/>
    <w:rsid w:val="001F3D1B"/>
    <w:rsid w:val="001F47C4"/>
    <w:rsid w:val="001F4D64"/>
    <w:rsid w:val="001F5FC4"/>
    <w:rsid w:val="001F711E"/>
    <w:rsid w:val="00200F50"/>
    <w:rsid w:val="00200FE0"/>
    <w:rsid w:val="00201B0E"/>
    <w:rsid w:val="00202198"/>
    <w:rsid w:val="00211B8E"/>
    <w:rsid w:val="00216B88"/>
    <w:rsid w:val="00217CC3"/>
    <w:rsid w:val="00220310"/>
    <w:rsid w:val="002235DF"/>
    <w:rsid w:val="00226094"/>
    <w:rsid w:val="00233325"/>
    <w:rsid w:val="002351B9"/>
    <w:rsid w:val="0023591F"/>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211D"/>
    <w:rsid w:val="00254120"/>
    <w:rsid w:val="0025459F"/>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28BF"/>
    <w:rsid w:val="002938CC"/>
    <w:rsid w:val="00293B8A"/>
    <w:rsid w:val="00294F5C"/>
    <w:rsid w:val="00295BA6"/>
    <w:rsid w:val="00295E2B"/>
    <w:rsid w:val="002A07D8"/>
    <w:rsid w:val="002A1854"/>
    <w:rsid w:val="002A1D68"/>
    <w:rsid w:val="002A27DA"/>
    <w:rsid w:val="002A4E8C"/>
    <w:rsid w:val="002A5D42"/>
    <w:rsid w:val="002A6934"/>
    <w:rsid w:val="002A6D28"/>
    <w:rsid w:val="002A71B6"/>
    <w:rsid w:val="002B13F8"/>
    <w:rsid w:val="002B1BD7"/>
    <w:rsid w:val="002B2254"/>
    <w:rsid w:val="002B55C8"/>
    <w:rsid w:val="002B6D9E"/>
    <w:rsid w:val="002C3D03"/>
    <w:rsid w:val="002C4F43"/>
    <w:rsid w:val="002C65D3"/>
    <w:rsid w:val="002C7043"/>
    <w:rsid w:val="002D2958"/>
    <w:rsid w:val="002D5AA2"/>
    <w:rsid w:val="002D6980"/>
    <w:rsid w:val="002D6A48"/>
    <w:rsid w:val="002D6DA6"/>
    <w:rsid w:val="002E3C75"/>
    <w:rsid w:val="002E5A96"/>
    <w:rsid w:val="002E5EF3"/>
    <w:rsid w:val="002F14E2"/>
    <w:rsid w:val="002F4281"/>
    <w:rsid w:val="002F553B"/>
    <w:rsid w:val="002F6751"/>
    <w:rsid w:val="002F6BA7"/>
    <w:rsid w:val="002F6DF3"/>
    <w:rsid w:val="002F7629"/>
    <w:rsid w:val="003027C2"/>
    <w:rsid w:val="00302F5F"/>
    <w:rsid w:val="003033AA"/>
    <w:rsid w:val="00303554"/>
    <w:rsid w:val="003105E4"/>
    <w:rsid w:val="003140D6"/>
    <w:rsid w:val="00322BC0"/>
    <w:rsid w:val="003241B2"/>
    <w:rsid w:val="00326CE3"/>
    <w:rsid w:val="0032740A"/>
    <w:rsid w:val="00327FB7"/>
    <w:rsid w:val="00330D8D"/>
    <w:rsid w:val="00334B46"/>
    <w:rsid w:val="00334EEC"/>
    <w:rsid w:val="00336BC3"/>
    <w:rsid w:val="00336F0B"/>
    <w:rsid w:val="00337434"/>
    <w:rsid w:val="003416DA"/>
    <w:rsid w:val="00347599"/>
    <w:rsid w:val="0035026C"/>
    <w:rsid w:val="00350412"/>
    <w:rsid w:val="00350462"/>
    <w:rsid w:val="00350689"/>
    <w:rsid w:val="00351CC7"/>
    <w:rsid w:val="00352D3A"/>
    <w:rsid w:val="00353D6D"/>
    <w:rsid w:val="00356A95"/>
    <w:rsid w:val="00356DF2"/>
    <w:rsid w:val="00356F34"/>
    <w:rsid w:val="003614DA"/>
    <w:rsid w:val="00361804"/>
    <w:rsid w:val="00362D81"/>
    <w:rsid w:val="00363182"/>
    <w:rsid w:val="003638C4"/>
    <w:rsid w:val="0036413C"/>
    <w:rsid w:val="00364EF5"/>
    <w:rsid w:val="00365BC7"/>
    <w:rsid w:val="00366F1F"/>
    <w:rsid w:val="00372A09"/>
    <w:rsid w:val="00373456"/>
    <w:rsid w:val="00375157"/>
    <w:rsid w:val="00376286"/>
    <w:rsid w:val="0037751A"/>
    <w:rsid w:val="00377D31"/>
    <w:rsid w:val="00382401"/>
    <w:rsid w:val="00384FD4"/>
    <w:rsid w:val="00386B72"/>
    <w:rsid w:val="00387F4B"/>
    <w:rsid w:val="00390988"/>
    <w:rsid w:val="003929FF"/>
    <w:rsid w:val="00396B47"/>
    <w:rsid w:val="00396B60"/>
    <w:rsid w:val="003A0694"/>
    <w:rsid w:val="003A1946"/>
    <w:rsid w:val="003A20BD"/>
    <w:rsid w:val="003A26F9"/>
    <w:rsid w:val="003A6276"/>
    <w:rsid w:val="003A6301"/>
    <w:rsid w:val="003A640E"/>
    <w:rsid w:val="003A6AE9"/>
    <w:rsid w:val="003B0F4B"/>
    <w:rsid w:val="003B185A"/>
    <w:rsid w:val="003B20F0"/>
    <w:rsid w:val="003B2C94"/>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07286"/>
    <w:rsid w:val="00415676"/>
    <w:rsid w:val="00416580"/>
    <w:rsid w:val="00416D94"/>
    <w:rsid w:val="0042004A"/>
    <w:rsid w:val="00421428"/>
    <w:rsid w:val="004247E0"/>
    <w:rsid w:val="0042626B"/>
    <w:rsid w:val="00430F4A"/>
    <w:rsid w:val="00433FC8"/>
    <w:rsid w:val="00434A33"/>
    <w:rsid w:val="00434A5C"/>
    <w:rsid w:val="00435627"/>
    <w:rsid w:val="00436E39"/>
    <w:rsid w:val="00436E54"/>
    <w:rsid w:val="00440701"/>
    <w:rsid w:val="00441936"/>
    <w:rsid w:val="00442917"/>
    <w:rsid w:val="00443B21"/>
    <w:rsid w:val="00443B70"/>
    <w:rsid w:val="00447EDB"/>
    <w:rsid w:val="00452432"/>
    <w:rsid w:val="00453158"/>
    <w:rsid w:val="004539FE"/>
    <w:rsid w:val="00454230"/>
    <w:rsid w:val="00455F3C"/>
    <w:rsid w:val="00463839"/>
    <w:rsid w:val="0046451C"/>
    <w:rsid w:val="004645FC"/>
    <w:rsid w:val="004647A2"/>
    <w:rsid w:val="0046492E"/>
    <w:rsid w:val="0046572A"/>
    <w:rsid w:val="0047498A"/>
    <w:rsid w:val="00481682"/>
    <w:rsid w:val="00481D4F"/>
    <w:rsid w:val="0048306B"/>
    <w:rsid w:val="00483ABE"/>
    <w:rsid w:val="00484F9C"/>
    <w:rsid w:val="00486EF7"/>
    <w:rsid w:val="00487659"/>
    <w:rsid w:val="00490270"/>
    <w:rsid w:val="00492E16"/>
    <w:rsid w:val="004A5256"/>
    <w:rsid w:val="004A689B"/>
    <w:rsid w:val="004B0255"/>
    <w:rsid w:val="004B2832"/>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477E"/>
    <w:rsid w:val="00507A43"/>
    <w:rsid w:val="0051136F"/>
    <w:rsid w:val="0051193B"/>
    <w:rsid w:val="005169F6"/>
    <w:rsid w:val="00517290"/>
    <w:rsid w:val="005202ED"/>
    <w:rsid w:val="005211FC"/>
    <w:rsid w:val="00521238"/>
    <w:rsid w:val="00523448"/>
    <w:rsid w:val="00523995"/>
    <w:rsid w:val="00523E16"/>
    <w:rsid w:val="00524004"/>
    <w:rsid w:val="00524D73"/>
    <w:rsid w:val="00526661"/>
    <w:rsid w:val="00530CEF"/>
    <w:rsid w:val="005327D1"/>
    <w:rsid w:val="00534696"/>
    <w:rsid w:val="005349CF"/>
    <w:rsid w:val="0053700C"/>
    <w:rsid w:val="0053740E"/>
    <w:rsid w:val="00542853"/>
    <w:rsid w:val="00544287"/>
    <w:rsid w:val="00546513"/>
    <w:rsid w:val="00547849"/>
    <w:rsid w:val="005503EB"/>
    <w:rsid w:val="00551874"/>
    <w:rsid w:val="00553423"/>
    <w:rsid w:val="00554E64"/>
    <w:rsid w:val="00554F48"/>
    <w:rsid w:val="00565BC5"/>
    <w:rsid w:val="00567A5C"/>
    <w:rsid w:val="00573301"/>
    <w:rsid w:val="00574DA5"/>
    <w:rsid w:val="00576006"/>
    <w:rsid w:val="0058034B"/>
    <w:rsid w:val="0058182D"/>
    <w:rsid w:val="00582E22"/>
    <w:rsid w:val="0059003D"/>
    <w:rsid w:val="005903B7"/>
    <w:rsid w:val="00591FF1"/>
    <w:rsid w:val="00594DA9"/>
    <w:rsid w:val="005971E8"/>
    <w:rsid w:val="005A2B65"/>
    <w:rsid w:val="005A3026"/>
    <w:rsid w:val="005A317E"/>
    <w:rsid w:val="005A362B"/>
    <w:rsid w:val="005A4025"/>
    <w:rsid w:val="005A6497"/>
    <w:rsid w:val="005A6830"/>
    <w:rsid w:val="005A7691"/>
    <w:rsid w:val="005B1682"/>
    <w:rsid w:val="005B2318"/>
    <w:rsid w:val="005B2C2A"/>
    <w:rsid w:val="005B2EBD"/>
    <w:rsid w:val="005B6811"/>
    <w:rsid w:val="005B6B02"/>
    <w:rsid w:val="005B73DF"/>
    <w:rsid w:val="005B7CB8"/>
    <w:rsid w:val="005C28EA"/>
    <w:rsid w:val="005C2EB2"/>
    <w:rsid w:val="005C384D"/>
    <w:rsid w:val="005C4734"/>
    <w:rsid w:val="005C4ED7"/>
    <w:rsid w:val="005C5E2C"/>
    <w:rsid w:val="005D0F03"/>
    <w:rsid w:val="005D17DF"/>
    <w:rsid w:val="005D2C87"/>
    <w:rsid w:val="005D6ABF"/>
    <w:rsid w:val="005D6EA2"/>
    <w:rsid w:val="005E0345"/>
    <w:rsid w:val="005E06EE"/>
    <w:rsid w:val="005E0A9F"/>
    <w:rsid w:val="005E2B70"/>
    <w:rsid w:val="005E3A29"/>
    <w:rsid w:val="005E4361"/>
    <w:rsid w:val="005E760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27E1A"/>
    <w:rsid w:val="00632D38"/>
    <w:rsid w:val="006338ED"/>
    <w:rsid w:val="00634B0A"/>
    <w:rsid w:val="0064659C"/>
    <w:rsid w:val="006470BC"/>
    <w:rsid w:val="006503F0"/>
    <w:rsid w:val="00653B91"/>
    <w:rsid w:val="00654786"/>
    <w:rsid w:val="00660DFF"/>
    <w:rsid w:val="00661287"/>
    <w:rsid w:val="00662557"/>
    <w:rsid w:val="0066365C"/>
    <w:rsid w:val="00665B29"/>
    <w:rsid w:val="00665B87"/>
    <w:rsid w:val="00666C2E"/>
    <w:rsid w:val="00666DCA"/>
    <w:rsid w:val="00667D6E"/>
    <w:rsid w:val="00671759"/>
    <w:rsid w:val="00671E39"/>
    <w:rsid w:val="006725ED"/>
    <w:rsid w:val="00674FB5"/>
    <w:rsid w:val="00675C03"/>
    <w:rsid w:val="00676356"/>
    <w:rsid w:val="0067711C"/>
    <w:rsid w:val="006775FF"/>
    <w:rsid w:val="0068053D"/>
    <w:rsid w:val="00681718"/>
    <w:rsid w:val="00683EAD"/>
    <w:rsid w:val="00686CE1"/>
    <w:rsid w:val="00687FBF"/>
    <w:rsid w:val="00692CEE"/>
    <w:rsid w:val="006945B4"/>
    <w:rsid w:val="006A3818"/>
    <w:rsid w:val="006A41CC"/>
    <w:rsid w:val="006A4E2D"/>
    <w:rsid w:val="006A61D4"/>
    <w:rsid w:val="006B0BF0"/>
    <w:rsid w:val="006B224C"/>
    <w:rsid w:val="006B3947"/>
    <w:rsid w:val="006B45C0"/>
    <w:rsid w:val="006B6E46"/>
    <w:rsid w:val="006C03D8"/>
    <w:rsid w:val="006C2023"/>
    <w:rsid w:val="006C27F8"/>
    <w:rsid w:val="006C30AA"/>
    <w:rsid w:val="006C35B4"/>
    <w:rsid w:val="006C512F"/>
    <w:rsid w:val="006C5DCB"/>
    <w:rsid w:val="006C6383"/>
    <w:rsid w:val="006D0252"/>
    <w:rsid w:val="006D1232"/>
    <w:rsid w:val="006D2217"/>
    <w:rsid w:val="006D2509"/>
    <w:rsid w:val="006D295F"/>
    <w:rsid w:val="006D65C3"/>
    <w:rsid w:val="006E3F5B"/>
    <w:rsid w:val="006E4184"/>
    <w:rsid w:val="006E4B96"/>
    <w:rsid w:val="006E4CD0"/>
    <w:rsid w:val="006E59E6"/>
    <w:rsid w:val="006E63A8"/>
    <w:rsid w:val="006E6D4D"/>
    <w:rsid w:val="006F10D7"/>
    <w:rsid w:val="006F1BE2"/>
    <w:rsid w:val="006F3CDB"/>
    <w:rsid w:val="006F559C"/>
    <w:rsid w:val="006F6296"/>
    <w:rsid w:val="00700114"/>
    <w:rsid w:val="0070285E"/>
    <w:rsid w:val="007032A8"/>
    <w:rsid w:val="0070337B"/>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8CD"/>
    <w:rsid w:val="00733DF2"/>
    <w:rsid w:val="00734F2A"/>
    <w:rsid w:val="0073517F"/>
    <w:rsid w:val="00735E26"/>
    <w:rsid w:val="0073652D"/>
    <w:rsid w:val="007420F1"/>
    <w:rsid w:val="00744D2C"/>
    <w:rsid w:val="00751960"/>
    <w:rsid w:val="00752238"/>
    <w:rsid w:val="00752511"/>
    <w:rsid w:val="007538C9"/>
    <w:rsid w:val="00754720"/>
    <w:rsid w:val="00754C63"/>
    <w:rsid w:val="007556E9"/>
    <w:rsid w:val="00756377"/>
    <w:rsid w:val="00756EC6"/>
    <w:rsid w:val="00757885"/>
    <w:rsid w:val="007600BF"/>
    <w:rsid w:val="00762943"/>
    <w:rsid w:val="00762E12"/>
    <w:rsid w:val="00767E3F"/>
    <w:rsid w:val="00770239"/>
    <w:rsid w:val="00771B6F"/>
    <w:rsid w:val="00772123"/>
    <w:rsid w:val="007748C1"/>
    <w:rsid w:val="00781647"/>
    <w:rsid w:val="00782EB7"/>
    <w:rsid w:val="0078492A"/>
    <w:rsid w:val="00784ACB"/>
    <w:rsid w:val="00785185"/>
    <w:rsid w:val="00785FD2"/>
    <w:rsid w:val="007869F4"/>
    <w:rsid w:val="00787895"/>
    <w:rsid w:val="007878A1"/>
    <w:rsid w:val="007901EF"/>
    <w:rsid w:val="007907BE"/>
    <w:rsid w:val="00790DD2"/>
    <w:rsid w:val="007913AE"/>
    <w:rsid w:val="0079238A"/>
    <w:rsid w:val="00793028"/>
    <w:rsid w:val="00794B11"/>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3F93"/>
    <w:rsid w:val="007E7276"/>
    <w:rsid w:val="007E7781"/>
    <w:rsid w:val="007E7D9E"/>
    <w:rsid w:val="007E7E96"/>
    <w:rsid w:val="007E7F82"/>
    <w:rsid w:val="007F0A1A"/>
    <w:rsid w:val="007F17B6"/>
    <w:rsid w:val="007F3AE7"/>
    <w:rsid w:val="007F5354"/>
    <w:rsid w:val="00801959"/>
    <w:rsid w:val="00801BAC"/>
    <w:rsid w:val="00803744"/>
    <w:rsid w:val="008038CC"/>
    <w:rsid w:val="00806AED"/>
    <w:rsid w:val="00806BEA"/>
    <w:rsid w:val="00806F8C"/>
    <w:rsid w:val="00810841"/>
    <w:rsid w:val="00811A55"/>
    <w:rsid w:val="00811B09"/>
    <w:rsid w:val="00813524"/>
    <w:rsid w:val="00815071"/>
    <w:rsid w:val="0081667C"/>
    <w:rsid w:val="00816C5A"/>
    <w:rsid w:val="00816C86"/>
    <w:rsid w:val="00822C1B"/>
    <w:rsid w:val="0082695A"/>
    <w:rsid w:val="00827D9A"/>
    <w:rsid w:val="00830050"/>
    <w:rsid w:val="00830985"/>
    <w:rsid w:val="0083354D"/>
    <w:rsid w:val="00835516"/>
    <w:rsid w:val="00842478"/>
    <w:rsid w:val="00842578"/>
    <w:rsid w:val="00842E1B"/>
    <w:rsid w:val="00842E66"/>
    <w:rsid w:val="00843105"/>
    <w:rsid w:val="00843586"/>
    <w:rsid w:val="00843B81"/>
    <w:rsid w:val="0084545B"/>
    <w:rsid w:val="00845661"/>
    <w:rsid w:val="0084677E"/>
    <w:rsid w:val="008472FB"/>
    <w:rsid w:val="0085005A"/>
    <w:rsid w:val="00852766"/>
    <w:rsid w:val="00852E35"/>
    <w:rsid w:val="008538A2"/>
    <w:rsid w:val="008557CE"/>
    <w:rsid w:val="00856630"/>
    <w:rsid w:val="00856A48"/>
    <w:rsid w:val="00860E0F"/>
    <w:rsid w:val="00860E91"/>
    <w:rsid w:val="00861B5E"/>
    <w:rsid w:val="00861E0B"/>
    <w:rsid w:val="00861F19"/>
    <w:rsid w:val="00862532"/>
    <w:rsid w:val="00863D17"/>
    <w:rsid w:val="008644E9"/>
    <w:rsid w:val="008679FA"/>
    <w:rsid w:val="0087019D"/>
    <w:rsid w:val="0087777D"/>
    <w:rsid w:val="0088000F"/>
    <w:rsid w:val="0088016C"/>
    <w:rsid w:val="00883F75"/>
    <w:rsid w:val="00884703"/>
    <w:rsid w:val="00884D86"/>
    <w:rsid w:val="00885DB4"/>
    <w:rsid w:val="00887046"/>
    <w:rsid w:val="00891041"/>
    <w:rsid w:val="008925E7"/>
    <w:rsid w:val="008930AA"/>
    <w:rsid w:val="00896380"/>
    <w:rsid w:val="008A4207"/>
    <w:rsid w:val="008A4AF9"/>
    <w:rsid w:val="008A57FA"/>
    <w:rsid w:val="008A5D0E"/>
    <w:rsid w:val="008A6F2E"/>
    <w:rsid w:val="008B0C47"/>
    <w:rsid w:val="008B44AB"/>
    <w:rsid w:val="008B5F76"/>
    <w:rsid w:val="008B64C0"/>
    <w:rsid w:val="008C1370"/>
    <w:rsid w:val="008C2CBF"/>
    <w:rsid w:val="008C319B"/>
    <w:rsid w:val="008C4A91"/>
    <w:rsid w:val="008C5FF2"/>
    <w:rsid w:val="008C6B6A"/>
    <w:rsid w:val="008C7056"/>
    <w:rsid w:val="008C7D4F"/>
    <w:rsid w:val="008D27F4"/>
    <w:rsid w:val="008D34DB"/>
    <w:rsid w:val="008D5A2A"/>
    <w:rsid w:val="008E03A4"/>
    <w:rsid w:val="008E0DCE"/>
    <w:rsid w:val="008E2477"/>
    <w:rsid w:val="008E3268"/>
    <w:rsid w:val="008E5101"/>
    <w:rsid w:val="008F0774"/>
    <w:rsid w:val="008F3EF3"/>
    <w:rsid w:val="008F4484"/>
    <w:rsid w:val="008F5D1C"/>
    <w:rsid w:val="008F5FC5"/>
    <w:rsid w:val="008F7206"/>
    <w:rsid w:val="00903DFB"/>
    <w:rsid w:val="00904041"/>
    <w:rsid w:val="00905004"/>
    <w:rsid w:val="00905674"/>
    <w:rsid w:val="00905A78"/>
    <w:rsid w:val="009063F0"/>
    <w:rsid w:val="00907354"/>
    <w:rsid w:val="009079D1"/>
    <w:rsid w:val="00911CDB"/>
    <w:rsid w:val="009172D4"/>
    <w:rsid w:val="009207AA"/>
    <w:rsid w:val="00923669"/>
    <w:rsid w:val="00923A77"/>
    <w:rsid w:val="00924566"/>
    <w:rsid w:val="009248F5"/>
    <w:rsid w:val="00925341"/>
    <w:rsid w:val="00925A74"/>
    <w:rsid w:val="00926A48"/>
    <w:rsid w:val="00930056"/>
    <w:rsid w:val="009315B2"/>
    <w:rsid w:val="00931830"/>
    <w:rsid w:val="00935E2D"/>
    <w:rsid w:val="00937205"/>
    <w:rsid w:val="00937340"/>
    <w:rsid w:val="0093752B"/>
    <w:rsid w:val="00940491"/>
    <w:rsid w:val="00940520"/>
    <w:rsid w:val="009421FF"/>
    <w:rsid w:val="00942CEB"/>
    <w:rsid w:val="009435EE"/>
    <w:rsid w:val="00944F07"/>
    <w:rsid w:val="009453C5"/>
    <w:rsid w:val="00945E5A"/>
    <w:rsid w:val="00950216"/>
    <w:rsid w:val="0095184B"/>
    <w:rsid w:val="00951B49"/>
    <w:rsid w:val="00951EB3"/>
    <w:rsid w:val="009524FA"/>
    <w:rsid w:val="009545B8"/>
    <w:rsid w:val="00954732"/>
    <w:rsid w:val="009561DD"/>
    <w:rsid w:val="00957346"/>
    <w:rsid w:val="00964086"/>
    <w:rsid w:val="00964833"/>
    <w:rsid w:val="00967111"/>
    <w:rsid w:val="00970892"/>
    <w:rsid w:val="00971603"/>
    <w:rsid w:val="00973111"/>
    <w:rsid w:val="00974124"/>
    <w:rsid w:val="00980F29"/>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77A1"/>
    <w:rsid w:val="009C7B24"/>
    <w:rsid w:val="009D1DB0"/>
    <w:rsid w:val="009D2C1D"/>
    <w:rsid w:val="009D30D0"/>
    <w:rsid w:val="009D4D70"/>
    <w:rsid w:val="009D674B"/>
    <w:rsid w:val="009E2021"/>
    <w:rsid w:val="009E2F80"/>
    <w:rsid w:val="009F2DC5"/>
    <w:rsid w:val="009F2F23"/>
    <w:rsid w:val="009F3E03"/>
    <w:rsid w:val="00A007FC"/>
    <w:rsid w:val="00A01B5F"/>
    <w:rsid w:val="00A0745E"/>
    <w:rsid w:val="00A07A94"/>
    <w:rsid w:val="00A10C35"/>
    <w:rsid w:val="00A110BC"/>
    <w:rsid w:val="00A12347"/>
    <w:rsid w:val="00A12A3A"/>
    <w:rsid w:val="00A14ABF"/>
    <w:rsid w:val="00A14EED"/>
    <w:rsid w:val="00A154AF"/>
    <w:rsid w:val="00A2116F"/>
    <w:rsid w:val="00A23F08"/>
    <w:rsid w:val="00A24745"/>
    <w:rsid w:val="00A24E80"/>
    <w:rsid w:val="00A260A9"/>
    <w:rsid w:val="00A27F9D"/>
    <w:rsid w:val="00A324E5"/>
    <w:rsid w:val="00A32742"/>
    <w:rsid w:val="00A333CA"/>
    <w:rsid w:val="00A33812"/>
    <w:rsid w:val="00A34F26"/>
    <w:rsid w:val="00A4045A"/>
    <w:rsid w:val="00A43BEA"/>
    <w:rsid w:val="00A50985"/>
    <w:rsid w:val="00A515C9"/>
    <w:rsid w:val="00A518C9"/>
    <w:rsid w:val="00A54707"/>
    <w:rsid w:val="00A54CC1"/>
    <w:rsid w:val="00A56D0B"/>
    <w:rsid w:val="00A575A1"/>
    <w:rsid w:val="00A60E4C"/>
    <w:rsid w:val="00A61E47"/>
    <w:rsid w:val="00A6239F"/>
    <w:rsid w:val="00A65639"/>
    <w:rsid w:val="00A65EDD"/>
    <w:rsid w:val="00A664A4"/>
    <w:rsid w:val="00A669FB"/>
    <w:rsid w:val="00A67F23"/>
    <w:rsid w:val="00A703BC"/>
    <w:rsid w:val="00A7053B"/>
    <w:rsid w:val="00A723EB"/>
    <w:rsid w:val="00A7269D"/>
    <w:rsid w:val="00A73712"/>
    <w:rsid w:val="00A74AA0"/>
    <w:rsid w:val="00A84C45"/>
    <w:rsid w:val="00A91105"/>
    <w:rsid w:val="00A91231"/>
    <w:rsid w:val="00A912D2"/>
    <w:rsid w:val="00A93F3A"/>
    <w:rsid w:val="00A94811"/>
    <w:rsid w:val="00A9670D"/>
    <w:rsid w:val="00AA00B5"/>
    <w:rsid w:val="00AA0F24"/>
    <w:rsid w:val="00AA4D1D"/>
    <w:rsid w:val="00AA591D"/>
    <w:rsid w:val="00AA77E5"/>
    <w:rsid w:val="00AB08B2"/>
    <w:rsid w:val="00AB1298"/>
    <w:rsid w:val="00AB23E7"/>
    <w:rsid w:val="00AB4039"/>
    <w:rsid w:val="00AB405C"/>
    <w:rsid w:val="00AB4B53"/>
    <w:rsid w:val="00AB4EB4"/>
    <w:rsid w:val="00AB6BC8"/>
    <w:rsid w:val="00AB6D32"/>
    <w:rsid w:val="00AB7743"/>
    <w:rsid w:val="00AC2EF7"/>
    <w:rsid w:val="00AC383C"/>
    <w:rsid w:val="00AC6121"/>
    <w:rsid w:val="00AC78C7"/>
    <w:rsid w:val="00AD088B"/>
    <w:rsid w:val="00AD1D03"/>
    <w:rsid w:val="00AE05AC"/>
    <w:rsid w:val="00AE1023"/>
    <w:rsid w:val="00AE247C"/>
    <w:rsid w:val="00AE295A"/>
    <w:rsid w:val="00AE3575"/>
    <w:rsid w:val="00AE39CA"/>
    <w:rsid w:val="00AE4C88"/>
    <w:rsid w:val="00AE57F7"/>
    <w:rsid w:val="00AE5EED"/>
    <w:rsid w:val="00AF27BD"/>
    <w:rsid w:val="00AF47AB"/>
    <w:rsid w:val="00AF4A3C"/>
    <w:rsid w:val="00AF6974"/>
    <w:rsid w:val="00AF7920"/>
    <w:rsid w:val="00AF7FDA"/>
    <w:rsid w:val="00B00196"/>
    <w:rsid w:val="00B002A8"/>
    <w:rsid w:val="00B02B4C"/>
    <w:rsid w:val="00B02E7D"/>
    <w:rsid w:val="00B0563E"/>
    <w:rsid w:val="00B06DF9"/>
    <w:rsid w:val="00B118AF"/>
    <w:rsid w:val="00B17579"/>
    <w:rsid w:val="00B25945"/>
    <w:rsid w:val="00B26FF6"/>
    <w:rsid w:val="00B30D7B"/>
    <w:rsid w:val="00B30EEB"/>
    <w:rsid w:val="00B350F8"/>
    <w:rsid w:val="00B35B5D"/>
    <w:rsid w:val="00B4141D"/>
    <w:rsid w:val="00B4383A"/>
    <w:rsid w:val="00B451A9"/>
    <w:rsid w:val="00B45E11"/>
    <w:rsid w:val="00B501C4"/>
    <w:rsid w:val="00B5049F"/>
    <w:rsid w:val="00B5081C"/>
    <w:rsid w:val="00B5095D"/>
    <w:rsid w:val="00B51069"/>
    <w:rsid w:val="00B53759"/>
    <w:rsid w:val="00B5599B"/>
    <w:rsid w:val="00B56F4E"/>
    <w:rsid w:val="00B604C5"/>
    <w:rsid w:val="00B60DD8"/>
    <w:rsid w:val="00B631CA"/>
    <w:rsid w:val="00B6345C"/>
    <w:rsid w:val="00B66E82"/>
    <w:rsid w:val="00B67005"/>
    <w:rsid w:val="00B70649"/>
    <w:rsid w:val="00B7189A"/>
    <w:rsid w:val="00B71D57"/>
    <w:rsid w:val="00B7241E"/>
    <w:rsid w:val="00B74D0B"/>
    <w:rsid w:val="00B75285"/>
    <w:rsid w:val="00B76499"/>
    <w:rsid w:val="00B816A9"/>
    <w:rsid w:val="00B84052"/>
    <w:rsid w:val="00B875D8"/>
    <w:rsid w:val="00B87661"/>
    <w:rsid w:val="00B90318"/>
    <w:rsid w:val="00B91B46"/>
    <w:rsid w:val="00B949B6"/>
    <w:rsid w:val="00B96F19"/>
    <w:rsid w:val="00B97C71"/>
    <w:rsid w:val="00BA01FA"/>
    <w:rsid w:val="00BA1AC5"/>
    <w:rsid w:val="00BA260F"/>
    <w:rsid w:val="00BA32F5"/>
    <w:rsid w:val="00BA3353"/>
    <w:rsid w:val="00BA3FA4"/>
    <w:rsid w:val="00BA5AA5"/>
    <w:rsid w:val="00BA6A36"/>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96"/>
    <w:rsid w:val="00BE44C0"/>
    <w:rsid w:val="00BE4DED"/>
    <w:rsid w:val="00BE4E7B"/>
    <w:rsid w:val="00BE57ED"/>
    <w:rsid w:val="00BE70EF"/>
    <w:rsid w:val="00BF2683"/>
    <w:rsid w:val="00BF28CA"/>
    <w:rsid w:val="00BF3604"/>
    <w:rsid w:val="00BF3ED2"/>
    <w:rsid w:val="00BF6C3C"/>
    <w:rsid w:val="00BF749D"/>
    <w:rsid w:val="00C018E1"/>
    <w:rsid w:val="00C02354"/>
    <w:rsid w:val="00C02E4D"/>
    <w:rsid w:val="00C02E91"/>
    <w:rsid w:val="00C03722"/>
    <w:rsid w:val="00C06966"/>
    <w:rsid w:val="00C13CBF"/>
    <w:rsid w:val="00C14554"/>
    <w:rsid w:val="00C15A5C"/>
    <w:rsid w:val="00C20682"/>
    <w:rsid w:val="00C21A30"/>
    <w:rsid w:val="00C22B02"/>
    <w:rsid w:val="00C239C7"/>
    <w:rsid w:val="00C2513D"/>
    <w:rsid w:val="00C262E4"/>
    <w:rsid w:val="00C27AB7"/>
    <w:rsid w:val="00C31778"/>
    <w:rsid w:val="00C328A4"/>
    <w:rsid w:val="00C33CC2"/>
    <w:rsid w:val="00C33F7F"/>
    <w:rsid w:val="00C36986"/>
    <w:rsid w:val="00C3699C"/>
    <w:rsid w:val="00C375AE"/>
    <w:rsid w:val="00C416FC"/>
    <w:rsid w:val="00C43461"/>
    <w:rsid w:val="00C43FC0"/>
    <w:rsid w:val="00C477E2"/>
    <w:rsid w:val="00C52CE8"/>
    <w:rsid w:val="00C5336F"/>
    <w:rsid w:val="00C5388F"/>
    <w:rsid w:val="00C55769"/>
    <w:rsid w:val="00C6077A"/>
    <w:rsid w:val="00C66FF1"/>
    <w:rsid w:val="00C67019"/>
    <w:rsid w:val="00C71106"/>
    <w:rsid w:val="00C74092"/>
    <w:rsid w:val="00C76FCA"/>
    <w:rsid w:val="00C83309"/>
    <w:rsid w:val="00C85D2A"/>
    <w:rsid w:val="00C863CF"/>
    <w:rsid w:val="00C86725"/>
    <w:rsid w:val="00C86C9B"/>
    <w:rsid w:val="00C90938"/>
    <w:rsid w:val="00C91CD5"/>
    <w:rsid w:val="00C9296B"/>
    <w:rsid w:val="00C941BF"/>
    <w:rsid w:val="00C94F8D"/>
    <w:rsid w:val="00C96519"/>
    <w:rsid w:val="00C96E02"/>
    <w:rsid w:val="00CA015E"/>
    <w:rsid w:val="00CA2D42"/>
    <w:rsid w:val="00CA6504"/>
    <w:rsid w:val="00CA7C0F"/>
    <w:rsid w:val="00CB0745"/>
    <w:rsid w:val="00CB24ED"/>
    <w:rsid w:val="00CB28B6"/>
    <w:rsid w:val="00CB2CE4"/>
    <w:rsid w:val="00CC06F2"/>
    <w:rsid w:val="00CC4554"/>
    <w:rsid w:val="00CC71E5"/>
    <w:rsid w:val="00CD153A"/>
    <w:rsid w:val="00CD2641"/>
    <w:rsid w:val="00CD2863"/>
    <w:rsid w:val="00CD48F2"/>
    <w:rsid w:val="00CD4ECF"/>
    <w:rsid w:val="00CD6BEE"/>
    <w:rsid w:val="00CD6D01"/>
    <w:rsid w:val="00CD74B4"/>
    <w:rsid w:val="00CE0B39"/>
    <w:rsid w:val="00CE1223"/>
    <w:rsid w:val="00CE1698"/>
    <w:rsid w:val="00CE4918"/>
    <w:rsid w:val="00CE5633"/>
    <w:rsid w:val="00CF0876"/>
    <w:rsid w:val="00CF1060"/>
    <w:rsid w:val="00CF38AF"/>
    <w:rsid w:val="00CF5BBD"/>
    <w:rsid w:val="00CF7A3D"/>
    <w:rsid w:val="00CF7BA6"/>
    <w:rsid w:val="00D0250F"/>
    <w:rsid w:val="00D025D2"/>
    <w:rsid w:val="00D02C07"/>
    <w:rsid w:val="00D04EEC"/>
    <w:rsid w:val="00D0624C"/>
    <w:rsid w:val="00D130F4"/>
    <w:rsid w:val="00D14BA2"/>
    <w:rsid w:val="00D170F4"/>
    <w:rsid w:val="00D20D87"/>
    <w:rsid w:val="00D23B42"/>
    <w:rsid w:val="00D26294"/>
    <w:rsid w:val="00D276C2"/>
    <w:rsid w:val="00D30BEE"/>
    <w:rsid w:val="00D312D9"/>
    <w:rsid w:val="00D3254B"/>
    <w:rsid w:val="00D3352A"/>
    <w:rsid w:val="00D358EA"/>
    <w:rsid w:val="00D35F19"/>
    <w:rsid w:val="00D417D8"/>
    <w:rsid w:val="00D450EF"/>
    <w:rsid w:val="00D47119"/>
    <w:rsid w:val="00D510E5"/>
    <w:rsid w:val="00D512DB"/>
    <w:rsid w:val="00D5538C"/>
    <w:rsid w:val="00D55771"/>
    <w:rsid w:val="00D56DCB"/>
    <w:rsid w:val="00D60264"/>
    <w:rsid w:val="00D618F0"/>
    <w:rsid w:val="00D62E22"/>
    <w:rsid w:val="00D670DD"/>
    <w:rsid w:val="00D70847"/>
    <w:rsid w:val="00D7103A"/>
    <w:rsid w:val="00D721D0"/>
    <w:rsid w:val="00D72D63"/>
    <w:rsid w:val="00D757F3"/>
    <w:rsid w:val="00D813B1"/>
    <w:rsid w:val="00D83123"/>
    <w:rsid w:val="00D83425"/>
    <w:rsid w:val="00D85CDC"/>
    <w:rsid w:val="00D91474"/>
    <w:rsid w:val="00D9223C"/>
    <w:rsid w:val="00D93B97"/>
    <w:rsid w:val="00D94801"/>
    <w:rsid w:val="00D94B85"/>
    <w:rsid w:val="00D96425"/>
    <w:rsid w:val="00D97975"/>
    <w:rsid w:val="00D97F46"/>
    <w:rsid w:val="00DA0073"/>
    <w:rsid w:val="00DA330B"/>
    <w:rsid w:val="00DA3397"/>
    <w:rsid w:val="00DA43C1"/>
    <w:rsid w:val="00DA4D35"/>
    <w:rsid w:val="00DA4EC6"/>
    <w:rsid w:val="00DA685D"/>
    <w:rsid w:val="00DA7A39"/>
    <w:rsid w:val="00DA7D30"/>
    <w:rsid w:val="00DB0000"/>
    <w:rsid w:val="00DB1875"/>
    <w:rsid w:val="00DB20F4"/>
    <w:rsid w:val="00DB2195"/>
    <w:rsid w:val="00DB4488"/>
    <w:rsid w:val="00DB4D50"/>
    <w:rsid w:val="00DB4D6E"/>
    <w:rsid w:val="00DB5A37"/>
    <w:rsid w:val="00DB6039"/>
    <w:rsid w:val="00DC0361"/>
    <w:rsid w:val="00DC3218"/>
    <w:rsid w:val="00DC3980"/>
    <w:rsid w:val="00DC3EB1"/>
    <w:rsid w:val="00DC463A"/>
    <w:rsid w:val="00DC48AE"/>
    <w:rsid w:val="00DD73B9"/>
    <w:rsid w:val="00DD7A47"/>
    <w:rsid w:val="00DE10DA"/>
    <w:rsid w:val="00DE27AB"/>
    <w:rsid w:val="00DE3294"/>
    <w:rsid w:val="00DE40BB"/>
    <w:rsid w:val="00DE4A26"/>
    <w:rsid w:val="00DE731C"/>
    <w:rsid w:val="00DE7794"/>
    <w:rsid w:val="00DE78A9"/>
    <w:rsid w:val="00DF0FFA"/>
    <w:rsid w:val="00DF146E"/>
    <w:rsid w:val="00DF27DC"/>
    <w:rsid w:val="00DF3658"/>
    <w:rsid w:val="00DF4D88"/>
    <w:rsid w:val="00DF4E94"/>
    <w:rsid w:val="00DF5024"/>
    <w:rsid w:val="00DF558D"/>
    <w:rsid w:val="00DF5883"/>
    <w:rsid w:val="00DF7249"/>
    <w:rsid w:val="00E03A43"/>
    <w:rsid w:val="00E04824"/>
    <w:rsid w:val="00E12DF0"/>
    <w:rsid w:val="00E13557"/>
    <w:rsid w:val="00E14415"/>
    <w:rsid w:val="00E14C5B"/>
    <w:rsid w:val="00E17FAC"/>
    <w:rsid w:val="00E2312B"/>
    <w:rsid w:val="00E23B46"/>
    <w:rsid w:val="00E24573"/>
    <w:rsid w:val="00E24DB2"/>
    <w:rsid w:val="00E27823"/>
    <w:rsid w:val="00E317BB"/>
    <w:rsid w:val="00E35217"/>
    <w:rsid w:val="00E35D31"/>
    <w:rsid w:val="00E37317"/>
    <w:rsid w:val="00E41521"/>
    <w:rsid w:val="00E439B6"/>
    <w:rsid w:val="00E44188"/>
    <w:rsid w:val="00E4479A"/>
    <w:rsid w:val="00E46F37"/>
    <w:rsid w:val="00E50602"/>
    <w:rsid w:val="00E50921"/>
    <w:rsid w:val="00E50BDE"/>
    <w:rsid w:val="00E52CF2"/>
    <w:rsid w:val="00E54AA1"/>
    <w:rsid w:val="00E60885"/>
    <w:rsid w:val="00E728B1"/>
    <w:rsid w:val="00E728FD"/>
    <w:rsid w:val="00E73324"/>
    <w:rsid w:val="00E74B40"/>
    <w:rsid w:val="00E77640"/>
    <w:rsid w:val="00E77E85"/>
    <w:rsid w:val="00E80639"/>
    <w:rsid w:val="00E8064D"/>
    <w:rsid w:val="00E84519"/>
    <w:rsid w:val="00E84BFA"/>
    <w:rsid w:val="00E85B9B"/>
    <w:rsid w:val="00E86408"/>
    <w:rsid w:val="00E86B83"/>
    <w:rsid w:val="00E94133"/>
    <w:rsid w:val="00E9442B"/>
    <w:rsid w:val="00E9588B"/>
    <w:rsid w:val="00E9652B"/>
    <w:rsid w:val="00E97F0C"/>
    <w:rsid w:val="00EA2113"/>
    <w:rsid w:val="00EA3B49"/>
    <w:rsid w:val="00EA57F7"/>
    <w:rsid w:val="00EA5A84"/>
    <w:rsid w:val="00EA6108"/>
    <w:rsid w:val="00EB1AE1"/>
    <w:rsid w:val="00EB3773"/>
    <w:rsid w:val="00EB3E60"/>
    <w:rsid w:val="00EC0343"/>
    <w:rsid w:val="00EC516E"/>
    <w:rsid w:val="00EC56F9"/>
    <w:rsid w:val="00EC6080"/>
    <w:rsid w:val="00EC6483"/>
    <w:rsid w:val="00ED3012"/>
    <w:rsid w:val="00ED489D"/>
    <w:rsid w:val="00ED5E21"/>
    <w:rsid w:val="00ED6022"/>
    <w:rsid w:val="00ED7BC0"/>
    <w:rsid w:val="00EE1084"/>
    <w:rsid w:val="00EE10A3"/>
    <w:rsid w:val="00EE139F"/>
    <w:rsid w:val="00EE303F"/>
    <w:rsid w:val="00EE71C0"/>
    <w:rsid w:val="00EE729C"/>
    <w:rsid w:val="00EE7CCE"/>
    <w:rsid w:val="00EF24B7"/>
    <w:rsid w:val="00EF345B"/>
    <w:rsid w:val="00EF39DE"/>
    <w:rsid w:val="00EF41AE"/>
    <w:rsid w:val="00EF4A84"/>
    <w:rsid w:val="00EF525D"/>
    <w:rsid w:val="00EF5954"/>
    <w:rsid w:val="00EF6053"/>
    <w:rsid w:val="00EF635C"/>
    <w:rsid w:val="00EF63D4"/>
    <w:rsid w:val="00F00295"/>
    <w:rsid w:val="00F037FD"/>
    <w:rsid w:val="00F051DE"/>
    <w:rsid w:val="00F069B3"/>
    <w:rsid w:val="00F100C5"/>
    <w:rsid w:val="00F103CF"/>
    <w:rsid w:val="00F112C6"/>
    <w:rsid w:val="00F11A6E"/>
    <w:rsid w:val="00F122EE"/>
    <w:rsid w:val="00F15E48"/>
    <w:rsid w:val="00F160AC"/>
    <w:rsid w:val="00F1662C"/>
    <w:rsid w:val="00F20330"/>
    <w:rsid w:val="00F206B9"/>
    <w:rsid w:val="00F216C7"/>
    <w:rsid w:val="00F2173D"/>
    <w:rsid w:val="00F23B8F"/>
    <w:rsid w:val="00F25171"/>
    <w:rsid w:val="00F270C1"/>
    <w:rsid w:val="00F31487"/>
    <w:rsid w:val="00F328D5"/>
    <w:rsid w:val="00F329C9"/>
    <w:rsid w:val="00F3347E"/>
    <w:rsid w:val="00F334BB"/>
    <w:rsid w:val="00F35075"/>
    <w:rsid w:val="00F35C57"/>
    <w:rsid w:val="00F3646C"/>
    <w:rsid w:val="00F36C95"/>
    <w:rsid w:val="00F41A55"/>
    <w:rsid w:val="00F41ABD"/>
    <w:rsid w:val="00F42929"/>
    <w:rsid w:val="00F45B78"/>
    <w:rsid w:val="00F47C2A"/>
    <w:rsid w:val="00F50415"/>
    <w:rsid w:val="00F506DD"/>
    <w:rsid w:val="00F53CE8"/>
    <w:rsid w:val="00F55E60"/>
    <w:rsid w:val="00F57C58"/>
    <w:rsid w:val="00F609F4"/>
    <w:rsid w:val="00F62E88"/>
    <w:rsid w:val="00F6362B"/>
    <w:rsid w:val="00F70EE6"/>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C71B6"/>
    <w:rsid w:val="00FD1BA3"/>
    <w:rsid w:val="00FD63E1"/>
    <w:rsid w:val="00FD7365"/>
    <w:rsid w:val="00FD79FB"/>
    <w:rsid w:val="00FE322D"/>
    <w:rsid w:val="00FE348A"/>
    <w:rsid w:val="00FE4206"/>
    <w:rsid w:val="00FE44EE"/>
    <w:rsid w:val="00FE5DCE"/>
    <w:rsid w:val="00FE603F"/>
    <w:rsid w:val="00FE70FC"/>
    <w:rsid w:val="00FF0BFB"/>
    <w:rsid w:val="00FF348D"/>
    <w:rsid w:val="00FF3B18"/>
    <w:rsid w:val="00FF5039"/>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qFormat/>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604308594">
      <w:bodyDiv w:val="1"/>
      <w:marLeft w:val="0"/>
      <w:marRight w:val="0"/>
      <w:marTop w:val="0"/>
      <w:marBottom w:val="0"/>
      <w:divBdr>
        <w:top w:val="none" w:sz="0" w:space="0" w:color="auto"/>
        <w:left w:val="none" w:sz="0" w:space="0" w:color="auto"/>
        <w:bottom w:val="none" w:sz="0" w:space="0" w:color="auto"/>
        <w:right w:val="none" w:sz="0" w:space="0" w:color="auto"/>
      </w:divBdr>
    </w:div>
    <w:div w:id="638534368">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6EB0-EE65-4691-8FD6-4877DC298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3</TotalTime>
  <Pages>18</Pages>
  <Words>7220</Words>
  <Characters>41159</Characters>
  <Application>Microsoft Office Word</Application>
  <DocSecurity>8</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4</cp:revision>
  <cp:lastPrinted>2019-12-11T07:58:00Z</cp:lastPrinted>
  <dcterms:created xsi:type="dcterms:W3CDTF">2022-03-08T09:47:00Z</dcterms:created>
  <dcterms:modified xsi:type="dcterms:W3CDTF">2022-03-08T12:07:00Z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